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311" w:rsidRDefault="00514311" w:rsidP="008A5ED0">
      <w:pPr>
        <w:jc w:val="center"/>
        <w:rPr>
          <w:sz w:val="28"/>
          <w:szCs w:val="28"/>
        </w:rPr>
      </w:pPr>
      <w:r>
        <w:rPr>
          <w:sz w:val="28"/>
          <w:szCs w:val="28"/>
        </w:rPr>
        <w:t>НЕГОСУДАРСТВЕННОЕ ОБРАЗОВАТЕЛЬНОЕ УЧРЕЖДЕНИЕ</w:t>
      </w:r>
    </w:p>
    <w:p w:rsidR="00514311" w:rsidRDefault="00514311" w:rsidP="008A5ED0">
      <w:pPr>
        <w:jc w:val="center"/>
        <w:rPr>
          <w:sz w:val="28"/>
          <w:szCs w:val="28"/>
        </w:rPr>
      </w:pPr>
      <w:r>
        <w:rPr>
          <w:sz w:val="28"/>
          <w:szCs w:val="28"/>
        </w:rPr>
        <w:t>ВЫСШЕГО ПРОФЕССИОНАЛЬНОГО ОБРАЗОВАНИЯ</w:t>
      </w:r>
    </w:p>
    <w:p w:rsidR="00514311" w:rsidRDefault="00514311" w:rsidP="008A5ED0">
      <w:pPr>
        <w:jc w:val="center"/>
        <w:rPr>
          <w:sz w:val="28"/>
          <w:szCs w:val="28"/>
        </w:rPr>
      </w:pPr>
      <w:r>
        <w:rPr>
          <w:sz w:val="28"/>
          <w:szCs w:val="28"/>
        </w:rPr>
        <w:t>«САНКТ-ПЕТЕРБУРГСКИЙ ГУМАНИТАРНЫЙ</w:t>
      </w:r>
    </w:p>
    <w:p w:rsidR="00514311" w:rsidRDefault="00514311" w:rsidP="008A5ED0">
      <w:pPr>
        <w:jc w:val="center"/>
        <w:rPr>
          <w:sz w:val="28"/>
          <w:szCs w:val="28"/>
        </w:rPr>
      </w:pPr>
      <w:r>
        <w:rPr>
          <w:sz w:val="28"/>
          <w:szCs w:val="28"/>
        </w:rPr>
        <w:t>УНИВЕРСИТЕТ ПРОФСОЮЗОВ»</w:t>
      </w:r>
    </w:p>
    <w:p w:rsidR="00514311" w:rsidRDefault="00514311" w:rsidP="008A5ED0">
      <w:pPr>
        <w:rPr>
          <w:sz w:val="28"/>
        </w:rPr>
      </w:pPr>
    </w:p>
    <w:p w:rsidR="00514311" w:rsidRDefault="00514311" w:rsidP="008A5ED0">
      <w:pPr>
        <w:jc w:val="center"/>
        <w:rPr>
          <w:sz w:val="28"/>
        </w:rPr>
      </w:pPr>
      <w:r>
        <w:rPr>
          <w:sz w:val="28"/>
        </w:rPr>
        <w:t>Кафедра экономики и управления</w:t>
      </w:r>
    </w:p>
    <w:p w:rsidR="00514311" w:rsidRDefault="00514311" w:rsidP="008A5ED0">
      <w:pPr>
        <w:jc w:val="center"/>
        <w:rPr>
          <w:sz w:val="28"/>
        </w:rPr>
      </w:pPr>
    </w:p>
    <w:p w:rsidR="00514311" w:rsidRDefault="00514311" w:rsidP="008A5ED0">
      <w:pPr>
        <w:jc w:val="center"/>
        <w:rPr>
          <w:sz w:val="28"/>
        </w:rPr>
      </w:pPr>
    </w:p>
    <w:p w:rsidR="00514311" w:rsidRDefault="00514311" w:rsidP="008A5ED0">
      <w:pPr>
        <w:jc w:val="center"/>
        <w:rPr>
          <w:sz w:val="28"/>
        </w:rPr>
      </w:pPr>
    </w:p>
    <w:p w:rsidR="00514311" w:rsidRDefault="00514311" w:rsidP="008A5ED0">
      <w:pPr>
        <w:jc w:val="center"/>
        <w:rPr>
          <w:b/>
          <w:sz w:val="28"/>
        </w:rPr>
      </w:pPr>
      <w:r>
        <w:rPr>
          <w:b/>
          <w:sz w:val="28"/>
        </w:rPr>
        <w:t>РАБОЧАЯ ПРОГРАММА ДИСЦИПЛИНЫ</w:t>
      </w:r>
    </w:p>
    <w:p w:rsidR="00514311" w:rsidRDefault="00514311" w:rsidP="008A5ED0">
      <w:pPr>
        <w:jc w:val="center"/>
        <w:rPr>
          <w:b/>
          <w:sz w:val="28"/>
        </w:rPr>
      </w:pPr>
    </w:p>
    <w:p w:rsidR="00514311" w:rsidRDefault="00514311" w:rsidP="008A5ED0">
      <w:pPr>
        <w:jc w:val="center"/>
        <w:rPr>
          <w:b/>
          <w:sz w:val="28"/>
        </w:rPr>
      </w:pPr>
      <w:r>
        <w:rPr>
          <w:b/>
          <w:sz w:val="28"/>
        </w:rPr>
        <w:t xml:space="preserve">ОРГАНИЗАЦИЯ </w:t>
      </w:r>
    </w:p>
    <w:p w:rsidR="00514311" w:rsidRDefault="00514311" w:rsidP="008A5ED0">
      <w:pPr>
        <w:jc w:val="center"/>
        <w:rPr>
          <w:b/>
          <w:sz w:val="28"/>
        </w:rPr>
      </w:pPr>
      <w:r>
        <w:rPr>
          <w:b/>
          <w:sz w:val="28"/>
        </w:rPr>
        <w:t>ПРЕДПРИНИМАТЕЛЬСКОЙ ДЕЯТЕЛЬНОСТИ В СКС</w:t>
      </w:r>
    </w:p>
    <w:p w:rsidR="00514311" w:rsidRDefault="00514311" w:rsidP="008A5ED0">
      <w:pPr>
        <w:rPr>
          <w:sz w:val="28"/>
        </w:rPr>
      </w:pPr>
    </w:p>
    <w:p w:rsidR="00514311" w:rsidRDefault="00514311" w:rsidP="008A5ED0">
      <w:pPr>
        <w:jc w:val="center"/>
        <w:rPr>
          <w:bCs/>
          <w:sz w:val="28"/>
          <w:szCs w:val="28"/>
          <w:lang w:eastAsia="ru-RU"/>
        </w:rPr>
      </w:pPr>
      <w:r>
        <w:rPr>
          <w:bCs/>
          <w:sz w:val="28"/>
          <w:szCs w:val="28"/>
          <w:lang w:eastAsia="ru-RU"/>
        </w:rPr>
        <w:t>Основная профессиональная образовательная программа</w:t>
      </w:r>
    </w:p>
    <w:p w:rsidR="00514311" w:rsidRDefault="00514311" w:rsidP="008A5ED0">
      <w:pPr>
        <w:jc w:val="center"/>
        <w:rPr>
          <w:bCs/>
          <w:sz w:val="28"/>
          <w:szCs w:val="28"/>
          <w:lang w:eastAsia="ru-RU"/>
        </w:rPr>
      </w:pPr>
      <w:r>
        <w:rPr>
          <w:bCs/>
          <w:sz w:val="28"/>
          <w:szCs w:val="28"/>
          <w:lang w:eastAsia="ru-RU"/>
        </w:rPr>
        <w:t>высшего образования программы бакалавриата</w:t>
      </w:r>
    </w:p>
    <w:p w:rsidR="00514311" w:rsidRDefault="00514311" w:rsidP="008A5ED0">
      <w:pPr>
        <w:jc w:val="center"/>
        <w:rPr>
          <w:b/>
          <w:bCs/>
          <w:sz w:val="28"/>
          <w:szCs w:val="28"/>
          <w:lang w:eastAsia="ru-RU"/>
        </w:rPr>
      </w:pPr>
      <w:r>
        <w:rPr>
          <w:bCs/>
          <w:sz w:val="28"/>
          <w:szCs w:val="28"/>
          <w:lang w:eastAsia="ru-RU"/>
        </w:rPr>
        <w:t xml:space="preserve"> по направлению подготовки </w:t>
      </w:r>
    </w:p>
    <w:p w:rsidR="00514311" w:rsidRDefault="00514311" w:rsidP="008A5ED0">
      <w:pPr>
        <w:jc w:val="center"/>
        <w:rPr>
          <w:sz w:val="28"/>
          <w:szCs w:val="28"/>
          <w:lang w:eastAsia="ru-RU"/>
        </w:rPr>
      </w:pPr>
    </w:p>
    <w:p w:rsidR="00514311" w:rsidRDefault="00514311" w:rsidP="008A5ED0">
      <w:pPr>
        <w:jc w:val="center"/>
        <w:rPr>
          <w:sz w:val="28"/>
          <w:szCs w:val="28"/>
          <w:lang w:eastAsia="ru-RU"/>
        </w:rPr>
      </w:pPr>
      <w:r>
        <w:rPr>
          <w:b/>
          <w:sz w:val="28"/>
          <w:szCs w:val="28"/>
          <w:lang w:eastAsia="ru-RU"/>
        </w:rPr>
        <w:t>38.03.01 «Экономика»</w:t>
      </w:r>
    </w:p>
    <w:p w:rsidR="00514311" w:rsidRDefault="00514311" w:rsidP="008A5ED0">
      <w:pPr>
        <w:jc w:val="center"/>
        <w:rPr>
          <w:sz w:val="28"/>
          <w:szCs w:val="28"/>
          <w:lang w:eastAsia="ru-RU"/>
        </w:rPr>
      </w:pPr>
    </w:p>
    <w:p w:rsidR="00514311" w:rsidRDefault="00514311" w:rsidP="008A5ED0">
      <w:pPr>
        <w:suppressAutoHyphens w:val="0"/>
        <w:autoSpaceDE w:val="0"/>
        <w:autoSpaceDN w:val="0"/>
        <w:adjustRightInd w:val="0"/>
        <w:jc w:val="center"/>
        <w:rPr>
          <w:bCs/>
          <w:sz w:val="28"/>
          <w:szCs w:val="28"/>
          <w:lang w:eastAsia="ru-RU"/>
        </w:rPr>
      </w:pPr>
      <w:r>
        <w:rPr>
          <w:bCs/>
          <w:sz w:val="28"/>
          <w:szCs w:val="28"/>
          <w:lang w:eastAsia="ru-RU"/>
        </w:rPr>
        <w:t>Профиль подготовки «</w:t>
      </w:r>
      <w:r>
        <w:rPr>
          <w:b/>
          <w:bCs/>
          <w:sz w:val="28"/>
          <w:szCs w:val="28"/>
          <w:lang w:eastAsia="ru-RU"/>
        </w:rPr>
        <w:t>Экономика предприятий и организаций СКС</w:t>
      </w:r>
      <w:r>
        <w:rPr>
          <w:bCs/>
          <w:sz w:val="28"/>
          <w:szCs w:val="28"/>
          <w:lang w:eastAsia="ru-RU"/>
        </w:rPr>
        <w:t>»</w:t>
      </w:r>
    </w:p>
    <w:p w:rsidR="00514311" w:rsidRDefault="00514311" w:rsidP="008A5ED0">
      <w:pPr>
        <w:jc w:val="center"/>
        <w:rPr>
          <w:sz w:val="28"/>
          <w:szCs w:val="28"/>
          <w:lang w:eastAsia="ru-RU"/>
        </w:rPr>
      </w:pPr>
    </w:p>
    <w:p w:rsidR="00514311" w:rsidRDefault="00514311" w:rsidP="008A5ED0">
      <w:pPr>
        <w:jc w:val="center"/>
        <w:rPr>
          <w:sz w:val="28"/>
          <w:szCs w:val="28"/>
          <w:lang w:eastAsia="ru-RU"/>
        </w:rPr>
      </w:pPr>
      <w:r>
        <w:rPr>
          <w:sz w:val="28"/>
          <w:szCs w:val="28"/>
          <w:lang w:eastAsia="ru-RU"/>
        </w:rPr>
        <w:t>Квалификация:</w:t>
      </w:r>
    </w:p>
    <w:p w:rsidR="00514311" w:rsidRDefault="00514311" w:rsidP="008A5ED0">
      <w:pPr>
        <w:jc w:val="center"/>
        <w:rPr>
          <w:b/>
          <w:sz w:val="28"/>
          <w:szCs w:val="28"/>
          <w:lang w:eastAsia="ru-RU"/>
        </w:rPr>
      </w:pPr>
      <w:r>
        <w:rPr>
          <w:b/>
          <w:sz w:val="28"/>
          <w:szCs w:val="28"/>
          <w:lang w:eastAsia="ru-RU"/>
        </w:rPr>
        <w:t>Бакалавр</w:t>
      </w:r>
    </w:p>
    <w:p w:rsidR="00514311" w:rsidRDefault="00514311" w:rsidP="008A5ED0">
      <w:pPr>
        <w:jc w:val="center"/>
        <w:rPr>
          <w:sz w:val="28"/>
          <w:szCs w:val="28"/>
          <w:lang w:eastAsia="ru-RU"/>
        </w:rPr>
      </w:pPr>
    </w:p>
    <w:tbl>
      <w:tblPr>
        <w:tblW w:w="9180" w:type="dxa"/>
        <w:tblInd w:w="828" w:type="dxa"/>
        <w:tblLook w:val="01E0"/>
      </w:tblPr>
      <w:tblGrid>
        <w:gridCol w:w="4158"/>
        <w:gridCol w:w="5022"/>
      </w:tblGrid>
      <w:tr w:rsidR="00514311" w:rsidTr="00716AFE">
        <w:tc>
          <w:tcPr>
            <w:tcW w:w="4158" w:type="dxa"/>
          </w:tcPr>
          <w:p w:rsidR="00514311" w:rsidRDefault="00514311">
            <w:pPr>
              <w:spacing w:line="276" w:lineRule="auto"/>
              <w:rPr>
                <w:b/>
                <w:lang w:eastAsia="ru-RU"/>
              </w:rPr>
            </w:pPr>
            <w:r>
              <w:rPr>
                <w:b/>
                <w:lang w:eastAsia="ru-RU"/>
              </w:rPr>
              <w:t>Согласовано:</w:t>
            </w:r>
          </w:p>
          <w:p w:rsidR="00514311" w:rsidRDefault="00514311">
            <w:pPr>
              <w:spacing w:line="276" w:lineRule="auto"/>
              <w:rPr>
                <w:b/>
                <w:lang w:eastAsia="ru-RU"/>
              </w:rPr>
            </w:pPr>
            <w:r>
              <w:rPr>
                <w:b/>
                <w:lang w:eastAsia="ru-RU"/>
              </w:rPr>
              <w:t>Руководитель ОПОП по направлению      38.03.01 – «Экономика»</w:t>
            </w:r>
          </w:p>
          <w:p w:rsidR="00514311" w:rsidRDefault="00514311">
            <w:pPr>
              <w:spacing w:line="276" w:lineRule="auto"/>
              <w:rPr>
                <w:b/>
                <w:lang w:eastAsia="ru-RU"/>
              </w:rPr>
            </w:pPr>
            <w:r>
              <w:rPr>
                <w:b/>
                <w:lang w:eastAsia="ru-RU"/>
              </w:rPr>
              <w:t>Профиль «Экономика предприятий и организаций СКС»</w:t>
            </w:r>
          </w:p>
          <w:p w:rsidR="00514311" w:rsidRDefault="00514311">
            <w:pPr>
              <w:spacing w:line="276" w:lineRule="auto"/>
              <w:rPr>
                <w:b/>
                <w:lang w:eastAsia="ru-RU"/>
              </w:rPr>
            </w:pPr>
            <w:r>
              <w:rPr>
                <w:b/>
                <w:lang w:eastAsia="ru-RU"/>
              </w:rPr>
              <w:t>доцент______________Е.Я.Морозова</w:t>
            </w:r>
          </w:p>
        </w:tc>
        <w:tc>
          <w:tcPr>
            <w:tcW w:w="5022" w:type="dxa"/>
          </w:tcPr>
          <w:p w:rsidR="00514311" w:rsidRPr="00C937CA" w:rsidRDefault="00514311" w:rsidP="005F3C32">
            <w:pPr>
              <w:rPr>
                <w:b/>
                <w:bCs/>
              </w:rPr>
            </w:pPr>
            <w:r w:rsidRPr="00C937CA">
              <w:rPr>
                <w:b/>
                <w:bCs/>
              </w:rPr>
              <w:t>Рассмотрена и утверждена на заседании кафедры</w:t>
            </w:r>
          </w:p>
          <w:p w:rsidR="00514311" w:rsidRPr="00C937CA" w:rsidRDefault="00514311" w:rsidP="005F3C32">
            <w:pPr>
              <w:rPr>
                <w:b/>
                <w:bCs/>
              </w:rPr>
            </w:pPr>
            <w:r w:rsidRPr="00C937CA">
              <w:rPr>
                <w:b/>
                <w:bCs/>
              </w:rPr>
              <w:t xml:space="preserve">« 19 »  мая  </w:t>
            </w:r>
            <w:smartTag w:uri="urn:schemas-microsoft-com:office:smarttags" w:element="metricconverter">
              <w:smartTagPr>
                <w:attr w:name="ProductID" w:val="2022 г"/>
              </w:smartTagPr>
              <w:r w:rsidRPr="00C937CA">
                <w:rPr>
                  <w:b/>
                  <w:bCs/>
                </w:rPr>
                <w:t>2022 г</w:t>
              </w:r>
            </w:smartTag>
            <w:r w:rsidRPr="00C937CA">
              <w:rPr>
                <w:b/>
                <w:bCs/>
              </w:rPr>
              <w:t>., протокол № 10</w:t>
            </w:r>
          </w:p>
          <w:p w:rsidR="00514311" w:rsidRPr="00C937CA" w:rsidRDefault="00514311" w:rsidP="005F3C32">
            <w:pPr>
              <w:rPr>
                <w:b/>
                <w:bCs/>
              </w:rPr>
            </w:pPr>
          </w:p>
          <w:p w:rsidR="00514311" w:rsidRPr="00606C3C" w:rsidRDefault="00514311" w:rsidP="005F3C32">
            <w:pPr>
              <w:rPr>
                <w:b/>
              </w:rPr>
            </w:pPr>
            <w:r w:rsidRPr="00C937CA">
              <w:rPr>
                <w:b/>
                <w:bCs/>
              </w:rPr>
              <w:t>Зав. кафедрой ____________Е.Г.Хольнова</w:t>
            </w:r>
          </w:p>
        </w:tc>
      </w:tr>
      <w:tr w:rsidR="00514311" w:rsidTr="00716AFE">
        <w:tc>
          <w:tcPr>
            <w:tcW w:w="4158" w:type="dxa"/>
          </w:tcPr>
          <w:p w:rsidR="00514311" w:rsidRDefault="00514311">
            <w:pPr>
              <w:spacing w:line="276" w:lineRule="auto"/>
              <w:jc w:val="center"/>
              <w:rPr>
                <w:b/>
              </w:rPr>
            </w:pPr>
          </w:p>
          <w:p w:rsidR="00514311" w:rsidRDefault="00514311">
            <w:pPr>
              <w:spacing w:line="276" w:lineRule="auto"/>
              <w:ind w:firstLine="708"/>
            </w:pPr>
          </w:p>
        </w:tc>
        <w:tc>
          <w:tcPr>
            <w:tcW w:w="5022" w:type="dxa"/>
          </w:tcPr>
          <w:p w:rsidR="00514311" w:rsidRPr="00606C3C" w:rsidRDefault="00514311" w:rsidP="005F3C32">
            <w:pPr>
              <w:rPr>
                <w:b/>
              </w:rPr>
            </w:pPr>
            <w:r w:rsidRPr="00606C3C">
              <w:rPr>
                <w:b/>
              </w:rPr>
              <w:t>Рекомендована решением</w:t>
            </w:r>
          </w:p>
          <w:p w:rsidR="00514311" w:rsidRDefault="00514311" w:rsidP="005F3C32">
            <w:pPr>
              <w:rPr>
                <w:b/>
              </w:rPr>
            </w:pPr>
            <w:r w:rsidRPr="00606C3C">
              <w:rPr>
                <w:b/>
              </w:rPr>
              <w:t>Методического совета</w:t>
            </w:r>
          </w:p>
          <w:p w:rsidR="00514311" w:rsidRPr="00606C3C" w:rsidRDefault="00514311" w:rsidP="005F3C32">
            <w:pPr>
              <w:rPr>
                <w:b/>
              </w:rPr>
            </w:pPr>
          </w:p>
          <w:p w:rsidR="00514311" w:rsidRPr="00606C3C" w:rsidRDefault="00514311" w:rsidP="005F3C32">
            <w:pPr>
              <w:rPr>
                <w:b/>
              </w:rPr>
            </w:pPr>
            <w:r w:rsidRPr="00606C3C">
              <w:rPr>
                <w:b/>
              </w:rPr>
              <w:t>«</w:t>
            </w:r>
            <w:r>
              <w:rPr>
                <w:b/>
              </w:rPr>
              <w:t>25</w:t>
            </w:r>
            <w:r w:rsidRPr="00606C3C">
              <w:rPr>
                <w:b/>
              </w:rPr>
              <w:t xml:space="preserve">» </w:t>
            </w:r>
            <w:r>
              <w:rPr>
                <w:b/>
              </w:rPr>
              <w:t xml:space="preserve">мая </w:t>
            </w:r>
            <w:smartTag w:uri="urn:schemas-microsoft-com:office:smarttags" w:element="metricconverter">
              <w:smartTagPr>
                <w:attr w:name="ProductID" w:val="2022 г"/>
              </w:smartTagPr>
              <w:r>
                <w:rPr>
                  <w:b/>
                </w:rPr>
                <w:t>2022</w:t>
              </w:r>
              <w:r w:rsidRPr="00606C3C">
                <w:rPr>
                  <w:b/>
                </w:rPr>
                <w:t xml:space="preserve"> г</w:t>
              </w:r>
            </w:smartTag>
            <w:r w:rsidRPr="00606C3C">
              <w:rPr>
                <w:b/>
              </w:rPr>
              <w:t>., протокол №</w:t>
            </w:r>
            <w:r>
              <w:rPr>
                <w:b/>
              </w:rPr>
              <w:t>6</w:t>
            </w:r>
          </w:p>
          <w:p w:rsidR="00514311" w:rsidRDefault="00514311" w:rsidP="005F3C32">
            <w:pPr>
              <w:rPr>
                <w:b/>
              </w:rPr>
            </w:pPr>
          </w:p>
          <w:p w:rsidR="00514311" w:rsidRPr="00606C3C" w:rsidRDefault="00514311" w:rsidP="005F3C32">
            <w:pPr>
              <w:rPr>
                <w:b/>
              </w:rPr>
            </w:pPr>
            <w:r w:rsidRPr="00606C3C">
              <w:rPr>
                <w:b/>
              </w:rPr>
              <w:t>Секретарь</w:t>
            </w:r>
            <w:r>
              <w:rPr>
                <w:b/>
              </w:rPr>
              <w:t xml:space="preserve"> МС  _____________ К.В. Газина</w:t>
            </w:r>
          </w:p>
          <w:p w:rsidR="00514311" w:rsidRPr="00606C3C" w:rsidRDefault="00514311" w:rsidP="005F3C32">
            <w:pPr>
              <w:rPr>
                <w:b/>
              </w:rPr>
            </w:pPr>
          </w:p>
        </w:tc>
      </w:tr>
      <w:tr w:rsidR="00514311" w:rsidTr="00716AFE">
        <w:tc>
          <w:tcPr>
            <w:tcW w:w="4158" w:type="dxa"/>
          </w:tcPr>
          <w:p w:rsidR="00514311" w:rsidRDefault="00514311">
            <w:pPr>
              <w:spacing w:line="276" w:lineRule="auto"/>
              <w:jc w:val="center"/>
              <w:rPr>
                <w:b/>
              </w:rPr>
            </w:pPr>
          </w:p>
        </w:tc>
        <w:tc>
          <w:tcPr>
            <w:tcW w:w="5022" w:type="dxa"/>
          </w:tcPr>
          <w:p w:rsidR="00514311" w:rsidRDefault="00514311">
            <w:pPr>
              <w:spacing w:line="276" w:lineRule="auto"/>
              <w:rPr>
                <w:b/>
              </w:rPr>
            </w:pPr>
            <w:r>
              <w:rPr>
                <w:b/>
              </w:rPr>
              <w:t xml:space="preserve">Автор-разработчик: </w:t>
            </w:r>
          </w:p>
          <w:p w:rsidR="00514311" w:rsidRDefault="00514311">
            <w:pPr>
              <w:spacing w:line="276" w:lineRule="auto"/>
              <w:rPr>
                <w:b/>
              </w:rPr>
            </w:pPr>
            <w:r>
              <w:rPr>
                <w:b/>
              </w:rPr>
              <w:t>доцент___________Л.И.Алексеева</w:t>
            </w:r>
          </w:p>
          <w:p w:rsidR="00514311" w:rsidRDefault="00514311">
            <w:pPr>
              <w:spacing w:line="276" w:lineRule="auto"/>
              <w:rPr>
                <w:b/>
              </w:rPr>
            </w:pPr>
          </w:p>
          <w:p w:rsidR="00514311" w:rsidRDefault="00514311">
            <w:pPr>
              <w:spacing w:line="276" w:lineRule="auto"/>
              <w:rPr>
                <w:b/>
              </w:rPr>
            </w:pPr>
          </w:p>
        </w:tc>
      </w:tr>
    </w:tbl>
    <w:p w:rsidR="00514311" w:rsidRDefault="00514311" w:rsidP="008A5ED0">
      <w:pPr>
        <w:jc w:val="center"/>
        <w:rPr>
          <w:sz w:val="28"/>
        </w:rPr>
      </w:pPr>
    </w:p>
    <w:p w:rsidR="00514311" w:rsidRDefault="00514311" w:rsidP="008A5ED0">
      <w:pPr>
        <w:jc w:val="center"/>
        <w:rPr>
          <w:sz w:val="28"/>
        </w:rPr>
      </w:pPr>
      <w:r>
        <w:rPr>
          <w:sz w:val="28"/>
        </w:rPr>
        <w:t xml:space="preserve"> Санкт-Петербург </w:t>
      </w:r>
    </w:p>
    <w:p w:rsidR="00514311" w:rsidRDefault="00514311" w:rsidP="006A0306">
      <w:pPr>
        <w:jc w:val="center"/>
        <w:rPr>
          <w:b/>
        </w:rPr>
      </w:pPr>
    </w:p>
    <w:p w:rsidR="00514311" w:rsidRDefault="00514311" w:rsidP="006A0306">
      <w:pPr>
        <w:jc w:val="center"/>
        <w:rPr>
          <w:b/>
        </w:rPr>
      </w:pPr>
    </w:p>
    <w:p w:rsidR="00514311" w:rsidRDefault="00514311" w:rsidP="006A0306">
      <w:pPr>
        <w:jc w:val="center"/>
        <w:rPr>
          <w:b/>
        </w:rPr>
      </w:pPr>
    </w:p>
    <w:p w:rsidR="00514311" w:rsidRDefault="00514311" w:rsidP="006A0306">
      <w:pPr>
        <w:jc w:val="center"/>
        <w:rPr>
          <w:b/>
        </w:rPr>
      </w:pPr>
      <w:r>
        <w:rPr>
          <w:b/>
        </w:rPr>
        <w:t>СТРУКТУРА</w:t>
      </w:r>
    </w:p>
    <w:p w:rsidR="00514311" w:rsidRDefault="00514311" w:rsidP="006A0306">
      <w:pPr>
        <w:rPr>
          <w:b/>
          <w:bCs/>
        </w:rPr>
      </w:pPr>
    </w:p>
    <w:p w:rsidR="00514311" w:rsidRDefault="00514311" w:rsidP="006A0306">
      <w:pPr>
        <w:rPr>
          <w:bCs/>
        </w:rPr>
      </w:pPr>
    </w:p>
    <w:p w:rsidR="00514311" w:rsidRDefault="00514311" w:rsidP="006A0306">
      <w:pPr>
        <w:rPr>
          <w:bCs/>
        </w:rPr>
      </w:pPr>
      <w:r>
        <w:rPr>
          <w:bCs/>
        </w:rPr>
        <w:t>1. Цель и задачи освоения дисциплины</w:t>
      </w:r>
    </w:p>
    <w:p w:rsidR="00514311" w:rsidRDefault="00514311" w:rsidP="006A0306">
      <w:pPr>
        <w:rPr>
          <w:bCs/>
        </w:rPr>
      </w:pPr>
      <w:r>
        <w:rPr>
          <w:bCs/>
        </w:rPr>
        <w:t>2. Место дисциплины в структуре ОПОП</w:t>
      </w:r>
    </w:p>
    <w:p w:rsidR="00514311" w:rsidRDefault="00514311" w:rsidP="006A0306">
      <w:pPr>
        <w:rPr>
          <w:bCs/>
        </w:rPr>
      </w:pPr>
      <w:r>
        <w:rPr>
          <w:bCs/>
        </w:rPr>
        <w:t>3. Требования к результатам освоения дисциплины</w:t>
      </w:r>
    </w:p>
    <w:p w:rsidR="00514311" w:rsidRDefault="00514311" w:rsidP="006A0306">
      <w:r>
        <w:rPr>
          <w:bCs/>
        </w:rPr>
        <w:t>4. Тематический план изучения дисциплины</w:t>
      </w:r>
    </w:p>
    <w:p w:rsidR="00514311" w:rsidRDefault="00514311" w:rsidP="006A0306">
      <w:r>
        <w:t xml:space="preserve">5. </w:t>
      </w:r>
      <w:r w:rsidRPr="00C8291C">
        <w:rPr>
          <w:bCs/>
        </w:rPr>
        <w:t>Содержание разделов и тем дисциплины</w:t>
      </w:r>
    </w:p>
    <w:p w:rsidR="00514311" w:rsidRDefault="00514311" w:rsidP="006A0306">
      <w:pPr>
        <w:rPr>
          <w:bCs/>
        </w:rPr>
      </w:pPr>
      <w:r>
        <w:rPr>
          <w:bCs/>
        </w:rPr>
        <w:t>6. План практических (семинарских) занятий</w:t>
      </w:r>
    </w:p>
    <w:p w:rsidR="00514311" w:rsidRDefault="00514311" w:rsidP="006A0306">
      <w:pPr>
        <w:rPr>
          <w:bCs/>
        </w:rPr>
      </w:pPr>
      <w:r>
        <w:rPr>
          <w:bCs/>
        </w:rPr>
        <w:t>7. Образовательные технологии</w:t>
      </w:r>
    </w:p>
    <w:p w:rsidR="00514311" w:rsidRDefault="00514311" w:rsidP="006A0306">
      <w:pPr>
        <w:rPr>
          <w:bCs/>
        </w:rPr>
      </w:pPr>
      <w:r>
        <w:rPr>
          <w:bCs/>
        </w:rPr>
        <w:t>8. План самостоятельной работы студентов</w:t>
      </w:r>
    </w:p>
    <w:p w:rsidR="00514311" w:rsidRDefault="00514311" w:rsidP="006A0306">
      <w:pPr>
        <w:rPr>
          <w:bCs/>
        </w:rPr>
      </w:pPr>
      <w:r>
        <w:rPr>
          <w:bCs/>
        </w:rPr>
        <w:t>9. Контроль знаний по дисциплине</w:t>
      </w:r>
    </w:p>
    <w:p w:rsidR="00514311" w:rsidRDefault="00514311" w:rsidP="006A0306">
      <w:pPr>
        <w:rPr>
          <w:bCs/>
        </w:rPr>
      </w:pPr>
      <w:r>
        <w:rPr>
          <w:bCs/>
        </w:rPr>
        <w:t>10. Учебно-методическое и информационное обеспечение дисциплины</w:t>
      </w:r>
    </w:p>
    <w:p w:rsidR="00514311" w:rsidRDefault="00514311" w:rsidP="006A0306">
      <w:pPr>
        <w:rPr>
          <w:bCs/>
        </w:rPr>
      </w:pPr>
      <w:r>
        <w:rPr>
          <w:bCs/>
        </w:rPr>
        <w:t>11. Материально-техническое обеспечение дисциплины</w:t>
      </w:r>
    </w:p>
    <w:p w:rsidR="00514311" w:rsidRDefault="00514311" w:rsidP="006A0306">
      <w:pPr>
        <w:rPr>
          <w:bCs/>
        </w:rPr>
      </w:pPr>
    </w:p>
    <w:p w:rsidR="00514311" w:rsidRDefault="00514311" w:rsidP="006A0306">
      <w:pPr>
        <w:widowControl w:val="0"/>
        <w:rPr>
          <w:b/>
          <w:bCs/>
        </w:rPr>
      </w:pPr>
      <w:r>
        <w:rPr>
          <w:b/>
          <w:bCs/>
        </w:rPr>
        <w:t>Учебно-методическое обеспечение самостоятельной работы студентов</w:t>
      </w:r>
    </w:p>
    <w:p w:rsidR="00514311" w:rsidRDefault="00514311" w:rsidP="006A0306">
      <w:pPr>
        <w:widowControl w:val="0"/>
        <w:rPr>
          <w:bCs/>
        </w:rPr>
      </w:pPr>
      <w:r>
        <w:rPr>
          <w:bCs/>
        </w:rPr>
        <w:t>1. Методические рекомендации по организации самостоятельной работы студентов</w:t>
      </w:r>
    </w:p>
    <w:p w:rsidR="00514311" w:rsidRDefault="00514311" w:rsidP="006A0306">
      <w:pPr>
        <w:widowControl w:val="0"/>
        <w:rPr>
          <w:bCs/>
        </w:rPr>
      </w:pPr>
      <w:r>
        <w:rPr>
          <w:bCs/>
        </w:rPr>
        <w:t>2. Методические рекомендации по подготовке к практическим (семинарским) занятиям</w:t>
      </w:r>
    </w:p>
    <w:p w:rsidR="00514311" w:rsidRDefault="00514311" w:rsidP="006A0306">
      <w:pPr>
        <w:widowControl w:val="0"/>
        <w:rPr>
          <w:bCs/>
        </w:rPr>
      </w:pPr>
      <w:r>
        <w:rPr>
          <w:bCs/>
        </w:rPr>
        <w:t>3. Методические рекомендации по написанию контрольных работ</w:t>
      </w:r>
    </w:p>
    <w:p w:rsidR="00514311" w:rsidRPr="00232912" w:rsidRDefault="00514311" w:rsidP="006D0C79">
      <w:pPr>
        <w:widowControl w:val="0"/>
        <w:rPr>
          <w:bCs/>
        </w:rPr>
      </w:pPr>
      <w:r w:rsidRPr="00232912">
        <w:rPr>
          <w:bCs/>
        </w:rPr>
        <w:t>4. Методические рекомендации по написанию курсовой работы</w:t>
      </w:r>
    </w:p>
    <w:p w:rsidR="00514311" w:rsidRDefault="00514311" w:rsidP="006A0306">
      <w:pPr>
        <w:widowControl w:val="0"/>
        <w:rPr>
          <w:bCs/>
        </w:rPr>
      </w:pPr>
    </w:p>
    <w:p w:rsidR="00514311" w:rsidRDefault="00514311" w:rsidP="006A0306">
      <w:pPr>
        <w:widowControl w:val="0"/>
        <w:rPr>
          <w:b/>
          <w:bCs/>
        </w:rPr>
      </w:pPr>
      <w:r>
        <w:rPr>
          <w:b/>
          <w:bCs/>
        </w:rPr>
        <w:t>Оценочные и методические материалы</w:t>
      </w:r>
    </w:p>
    <w:p w:rsidR="00514311" w:rsidRDefault="00514311" w:rsidP="006A0306">
      <w:pPr>
        <w:jc w:val="both"/>
      </w:pPr>
      <w:r>
        <w:t>1. Перечень компетенций с указанием этапов их формирования в процессе освоения образовательной программы</w:t>
      </w:r>
    </w:p>
    <w:p w:rsidR="00514311" w:rsidRDefault="00514311" w:rsidP="009119C2">
      <w:pPr>
        <w:jc w:val="both"/>
      </w:pPr>
      <w:r>
        <w:t>2. Описание показателей и критериев оценивания компетенций</w:t>
      </w:r>
    </w:p>
    <w:p w:rsidR="00514311" w:rsidRDefault="00514311" w:rsidP="006A0306">
      <w:pPr>
        <w:pStyle w:val="ConsPlusNormal"/>
        <w:ind w:firstLine="0"/>
        <w:rPr>
          <w:rFonts w:ascii="Times New Roman" w:hAnsi="Times New Roman"/>
          <w:sz w:val="24"/>
          <w:szCs w:val="24"/>
        </w:rPr>
      </w:pPr>
      <w:r>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514311" w:rsidRDefault="00514311" w:rsidP="006A0306">
      <w:pPr>
        <w:pStyle w:val="ConsPlusNormal"/>
        <w:ind w:firstLine="0"/>
        <w:jc w:val="both"/>
        <w:rPr>
          <w:rFonts w:ascii="Times New Roman" w:hAnsi="Times New Roman"/>
          <w:sz w:val="24"/>
          <w:szCs w:val="24"/>
        </w:rPr>
      </w:pPr>
    </w:p>
    <w:p w:rsidR="00514311" w:rsidRDefault="00514311" w:rsidP="006A0306">
      <w:pPr>
        <w:widowControl w:val="0"/>
        <w:rPr>
          <w:b/>
          <w:bCs/>
        </w:rPr>
      </w:pPr>
      <w:r>
        <w:rPr>
          <w:b/>
          <w:bCs/>
        </w:rPr>
        <w:t>Глоссарий</w:t>
      </w:r>
    </w:p>
    <w:p w:rsidR="00514311" w:rsidRDefault="00514311" w:rsidP="006A0306">
      <w:pPr>
        <w:widowControl w:val="0"/>
        <w:rPr>
          <w:bCs/>
        </w:rPr>
      </w:pPr>
    </w:p>
    <w:p w:rsidR="00514311" w:rsidRDefault="00514311" w:rsidP="006A0306">
      <w:pPr>
        <w:widowControl w:val="0"/>
        <w:rPr>
          <w:bCs/>
        </w:rPr>
      </w:pPr>
      <w:r>
        <w:rPr>
          <w:b/>
          <w:bCs/>
        </w:rPr>
        <w:t>Методические рекомендации для преподавателя по дисциплине</w:t>
      </w:r>
    </w:p>
    <w:p w:rsidR="00514311" w:rsidRDefault="00514311" w:rsidP="006A0306">
      <w:pPr>
        <w:pStyle w:val="Heading1"/>
      </w:pPr>
    </w:p>
    <w:p w:rsidR="00514311" w:rsidRDefault="00514311" w:rsidP="006A0306">
      <w:pPr>
        <w:pStyle w:val="Heading1"/>
      </w:pPr>
    </w:p>
    <w:p w:rsidR="00514311" w:rsidRDefault="00514311" w:rsidP="006A0306"/>
    <w:p w:rsidR="00514311" w:rsidRDefault="00514311" w:rsidP="00435E25">
      <w:pPr>
        <w:pStyle w:val="Heading1"/>
      </w:pPr>
      <w:r>
        <w:br w:type="page"/>
      </w:r>
    </w:p>
    <w:p w:rsidR="00514311" w:rsidRPr="009119C2" w:rsidRDefault="00514311" w:rsidP="009119C2">
      <w:pPr>
        <w:pStyle w:val="Heading2"/>
        <w:numPr>
          <w:ilvl w:val="0"/>
          <w:numId w:val="0"/>
        </w:numPr>
        <w:tabs>
          <w:tab w:val="left" w:pos="708"/>
        </w:tabs>
        <w:jc w:val="left"/>
        <w:rPr>
          <w:b/>
          <w:i w:val="0"/>
        </w:rPr>
      </w:pPr>
      <w:bookmarkStart w:id="0" w:name="_Toc398033655"/>
      <w:r w:rsidRPr="009119C2">
        <w:rPr>
          <w:b/>
          <w:i w:val="0"/>
        </w:rPr>
        <w:t>1.Цели и задачи освоения дисциплины:</w:t>
      </w:r>
      <w:bookmarkEnd w:id="0"/>
    </w:p>
    <w:p w:rsidR="00514311" w:rsidRDefault="00514311" w:rsidP="006A0306">
      <w:pPr>
        <w:ind w:firstLine="360"/>
        <w:jc w:val="both"/>
      </w:pPr>
      <w:r>
        <w:rPr>
          <w:b/>
        </w:rPr>
        <w:t>Цель освоения дисциплины</w:t>
      </w:r>
      <w:r>
        <w:t xml:space="preserve"> - </w:t>
      </w:r>
      <w:r>
        <w:rPr>
          <w:rStyle w:val="grame"/>
        </w:rPr>
        <w:t xml:space="preserve">изучение основ предпринимательской деятельности, направлений и способов приложения предпринимательской инициативы, организационно-правовых форм предприятий, условий формирования материальных и финансовых ресурсов, ценовой политики, правовых основ деятельности, налогового законодательства, </w:t>
      </w:r>
      <w:r>
        <w:rPr>
          <w:rStyle w:val="spelle"/>
        </w:rPr>
        <w:t>бизнес-планирования</w:t>
      </w:r>
      <w:r>
        <w:rPr>
          <w:rStyle w:val="grame"/>
        </w:rPr>
        <w:t>, а также этики и культуры предпринимательской деятельности применительно к предприятиям (организациям) социально-культурной сферы.</w:t>
      </w:r>
    </w:p>
    <w:p w:rsidR="00514311" w:rsidRDefault="00514311" w:rsidP="006A0306">
      <w:pPr>
        <w:jc w:val="both"/>
      </w:pPr>
      <w:r>
        <w:t xml:space="preserve">      К числу наиболее важных </w:t>
      </w:r>
      <w:r>
        <w:rPr>
          <w:b/>
        </w:rPr>
        <w:t>задач</w:t>
      </w:r>
      <w:r>
        <w:t>, связанных с изучением дисциплины следует отнести обучение приемам и методам анализа экономических процессов; обучение навыкам принятия экономических и финансово обоснованных организационно-управленческих решений; умение выбора предпринимательской идеи.</w:t>
      </w:r>
    </w:p>
    <w:p w:rsidR="00514311" w:rsidRDefault="00514311" w:rsidP="006A0306">
      <w:pPr>
        <w:jc w:val="both"/>
      </w:pPr>
    </w:p>
    <w:p w:rsidR="00514311" w:rsidRPr="009119C2" w:rsidRDefault="00514311" w:rsidP="009119C2">
      <w:pPr>
        <w:pStyle w:val="Heading2"/>
        <w:numPr>
          <w:ilvl w:val="0"/>
          <w:numId w:val="0"/>
        </w:numPr>
        <w:ind w:left="576" w:hanging="576"/>
        <w:jc w:val="left"/>
        <w:rPr>
          <w:b/>
          <w:i w:val="0"/>
        </w:rPr>
      </w:pPr>
      <w:bookmarkStart w:id="1" w:name="_Toc398033656"/>
      <w:r w:rsidRPr="009119C2">
        <w:rPr>
          <w:b/>
          <w:i w:val="0"/>
        </w:rPr>
        <w:t>2.Место учебной дисциплины в структуре ОПОП:</w:t>
      </w:r>
      <w:bookmarkEnd w:id="1"/>
    </w:p>
    <w:p w:rsidR="00514311" w:rsidRDefault="00514311" w:rsidP="006D0C79"/>
    <w:p w:rsidR="00514311" w:rsidRPr="00232912" w:rsidRDefault="00514311" w:rsidP="006D0C79">
      <w:r w:rsidRPr="00232912">
        <w:t>Междисциплинарные связи с обеспечиваемыми (последующими) дисциплинами</w:t>
      </w:r>
    </w:p>
    <w:p w:rsidR="00514311" w:rsidRDefault="00514311" w:rsidP="006A0306">
      <w:pPr>
        <w:jc w:val="both"/>
      </w:pPr>
    </w:p>
    <w:tbl>
      <w:tblPr>
        <w:tblW w:w="9443" w:type="dxa"/>
        <w:jc w:val="center"/>
        <w:tblInd w:w="-1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6032"/>
        <w:gridCol w:w="533"/>
        <w:gridCol w:w="567"/>
        <w:gridCol w:w="425"/>
        <w:gridCol w:w="425"/>
        <w:gridCol w:w="426"/>
        <w:gridCol w:w="468"/>
      </w:tblGrid>
      <w:tr w:rsidR="00514311" w:rsidTr="009119C2">
        <w:trPr>
          <w:jc w:val="center"/>
        </w:trPr>
        <w:tc>
          <w:tcPr>
            <w:tcW w:w="567" w:type="dxa"/>
            <w:vMerge w:val="restart"/>
          </w:tcPr>
          <w:p w:rsidR="00514311" w:rsidRDefault="00514311">
            <w:pPr>
              <w:jc w:val="both"/>
            </w:pPr>
          </w:p>
          <w:p w:rsidR="00514311" w:rsidRDefault="00514311">
            <w:pPr>
              <w:jc w:val="both"/>
            </w:pPr>
            <w:r>
              <w:t>№</w:t>
            </w:r>
          </w:p>
          <w:p w:rsidR="00514311" w:rsidRDefault="00514311">
            <w:pPr>
              <w:jc w:val="both"/>
            </w:pPr>
            <w:r>
              <w:t>п/п</w:t>
            </w:r>
          </w:p>
        </w:tc>
        <w:tc>
          <w:tcPr>
            <w:tcW w:w="6032" w:type="dxa"/>
            <w:vMerge w:val="restart"/>
          </w:tcPr>
          <w:p w:rsidR="00514311" w:rsidRPr="00232912" w:rsidRDefault="00514311" w:rsidP="006D0C79">
            <w:pPr>
              <w:jc w:val="center"/>
            </w:pPr>
          </w:p>
          <w:p w:rsidR="00514311" w:rsidRPr="00232912" w:rsidRDefault="00514311" w:rsidP="006D0C79">
            <w:pPr>
              <w:jc w:val="center"/>
            </w:pPr>
            <w:r w:rsidRPr="00232912">
              <w:t>Наименование обеспечиваемых (последующих) дисциплин</w:t>
            </w:r>
          </w:p>
        </w:tc>
        <w:tc>
          <w:tcPr>
            <w:tcW w:w="2844" w:type="dxa"/>
            <w:gridSpan w:val="6"/>
          </w:tcPr>
          <w:p w:rsidR="00514311" w:rsidRPr="00232912" w:rsidRDefault="00514311" w:rsidP="006D0C79">
            <w:pPr>
              <w:jc w:val="center"/>
            </w:pPr>
            <w:r>
              <w:t>Разделы дисциплины</w:t>
            </w:r>
          </w:p>
        </w:tc>
      </w:tr>
      <w:tr w:rsidR="00514311" w:rsidTr="009119C2">
        <w:trPr>
          <w:jc w:val="center"/>
        </w:trPr>
        <w:tc>
          <w:tcPr>
            <w:tcW w:w="567" w:type="dxa"/>
            <w:vMerge/>
            <w:vAlign w:val="center"/>
          </w:tcPr>
          <w:p w:rsidR="00514311" w:rsidRDefault="00514311">
            <w:pPr>
              <w:suppressAutoHyphens w:val="0"/>
            </w:pPr>
          </w:p>
        </w:tc>
        <w:tc>
          <w:tcPr>
            <w:tcW w:w="6032" w:type="dxa"/>
            <w:vMerge/>
            <w:vAlign w:val="center"/>
          </w:tcPr>
          <w:p w:rsidR="00514311" w:rsidRDefault="00514311">
            <w:pPr>
              <w:suppressAutoHyphens w:val="0"/>
            </w:pPr>
          </w:p>
        </w:tc>
        <w:tc>
          <w:tcPr>
            <w:tcW w:w="533" w:type="dxa"/>
          </w:tcPr>
          <w:p w:rsidR="00514311" w:rsidRDefault="00514311">
            <w:pPr>
              <w:jc w:val="center"/>
            </w:pPr>
            <w:r>
              <w:t>1</w:t>
            </w:r>
          </w:p>
        </w:tc>
        <w:tc>
          <w:tcPr>
            <w:tcW w:w="567" w:type="dxa"/>
          </w:tcPr>
          <w:p w:rsidR="00514311" w:rsidRDefault="00514311">
            <w:pPr>
              <w:jc w:val="center"/>
            </w:pPr>
            <w:r>
              <w:t>2</w:t>
            </w:r>
          </w:p>
        </w:tc>
        <w:tc>
          <w:tcPr>
            <w:tcW w:w="425" w:type="dxa"/>
          </w:tcPr>
          <w:p w:rsidR="00514311" w:rsidRDefault="00514311">
            <w:pPr>
              <w:jc w:val="center"/>
            </w:pPr>
            <w:r>
              <w:t>3</w:t>
            </w:r>
          </w:p>
        </w:tc>
        <w:tc>
          <w:tcPr>
            <w:tcW w:w="425" w:type="dxa"/>
          </w:tcPr>
          <w:p w:rsidR="00514311" w:rsidRDefault="00514311">
            <w:pPr>
              <w:jc w:val="center"/>
            </w:pPr>
            <w:r>
              <w:t>4</w:t>
            </w:r>
          </w:p>
        </w:tc>
        <w:tc>
          <w:tcPr>
            <w:tcW w:w="426" w:type="dxa"/>
          </w:tcPr>
          <w:p w:rsidR="00514311" w:rsidRDefault="00514311">
            <w:pPr>
              <w:jc w:val="center"/>
            </w:pPr>
            <w:r>
              <w:t>5</w:t>
            </w:r>
          </w:p>
        </w:tc>
        <w:tc>
          <w:tcPr>
            <w:tcW w:w="468" w:type="dxa"/>
          </w:tcPr>
          <w:p w:rsidR="00514311" w:rsidRDefault="00514311">
            <w:pPr>
              <w:jc w:val="center"/>
            </w:pPr>
            <w:r>
              <w:t>6</w:t>
            </w:r>
          </w:p>
        </w:tc>
      </w:tr>
      <w:tr w:rsidR="00514311" w:rsidTr="009119C2">
        <w:trPr>
          <w:jc w:val="center"/>
        </w:trPr>
        <w:tc>
          <w:tcPr>
            <w:tcW w:w="567" w:type="dxa"/>
            <w:vAlign w:val="center"/>
          </w:tcPr>
          <w:p w:rsidR="00514311" w:rsidRDefault="00514311">
            <w:pPr>
              <w:jc w:val="both"/>
            </w:pPr>
            <w:r>
              <w:t>1.</w:t>
            </w:r>
          </w:p>
        </w:tc>
        <w:tc>
          <w:tcPr>
            <w:tcW w:w="6032" w:type="dxa"/>
            <w:vAlign w:val="center"/>
          </w:tcPr>
          <w:p w:rsidR="00514311" w:rsidRDefault="00514311">
            <w:pPr>
              <w:jc w:val="both"/>
            </w:pPr>
            <w:r>
              <w:t>Право</w:t>
            </w:r>
          </w:p>
        </w:tc>
        <w:tc>
          <w:tcPr>
            <w:tcW w:w="533" w:type="dxa"/>
          </w:tcPr>
          <w:p w:rsidR="00514311" w:rsidRDefault="00514311">
            <w:pPr>
              <w:jc w:val="center"/>
            </w:pPr>
            <w:r>
              <w:t>+</w:t>
            </w:r>
          </w:p>
        </w:tc>
        <w:tc>
          <w:tcPr>
            <w:tcW w:w="567" w:type="dxa"/>
          </w:tcPr>
          <w:p w:rsidR="00514311" w:rsidRDefault="00514311">
            <w:pPr>
              <w:jc w:val="center"/>
            </w:pPr>
            <w:r>
              <w:t>+</w:t>
            </w:r>
          </w:p>
        </w:tc>
        <w:tc>
          <w:tcPr>
            <w:tcW w:w="425" w:type="dxa"/>
          </w:tcPr>
          <w:p w:rsidR="00514311" w:rsidRDefault="00514311">
            <w:pPr>
              <w:jc w:val="center"/>
            </w:pPr>
            <w:r>
              <w:t>+</w:t>
            </w:r>
          </w:p>
        </w:tc>
        <w:tc>
          <w:tcPr>
            <w:tcW w:w="425" w:type="dxa"/>
          </w:tcPr>
          <w:p w:rsidR="00514311" w:rsidRDefault="00514311">
            <w:pPr>
              <w:jc w:val="center"/>
            </w:pPr>
          </w:p>
        </w:tc>
        <w:tc>
          <w:tcPr>
            <w:tcW w:w="426" w:type="dxa"/>
          </w:tcPr>
          <w:p w:rsidR="00514311" w:rsidRDefault="00514311">
            <w:pPr>
              <w:jc w:val="center"/>
            </w:pPr>
          </w:p>
        </w:tc>
        <w:tc>
          <w:tcPr>
            <w:tcW w:w="468" w:type="dxa"/>
          </w:tcPr>
          <w:p w:rsidR="00514311" w:rsidRDefault="00514311">
            <w:pPr>
              <w:jc w:val="center"/>
            </w:pPr>
          </w:p>
        </w:tc>
      </w:tr>
      <w:tr w:rsidR="00514311" w:rsidTr="009119C2">
        <w:trPr>
          <w:jc w:val="center"/>
        </w:trPr>
        <w:tc>
          <w:tcPr>
            <w:tcW w:w="567" w:type="dxa"/>
          </w:tcPr>
          <w:p w:rsidR="00514311" w:rsidRDefault="00514311">
            <w:pPr>
              <w:jc w:val="both"/>
            </w:pPr>
            <w:r>
              <w:t>2.</w:t>
            </w:r>
          </w:p>
        </w:tc>
        <w:tc>
          <w:tcPr>
            <w:tcW w:w="6032" w:type="dxa"/>
          </w:tcPr>
          <w:p w:rsidR="00514311" w:rsidRDefault="00514311">
            <w:r>
              <w:t>Экономика предприятия (организации)</w:t>
            </w:r>
          </w:p>
        </w:tc>
        <w:tc>
          <w:tcPr>
            <w:tcW w:w="533" w:type="dxa"/>
          </w:tcPr>
          <w:p w:rsidR="00514311" w:rsidRDefault="00514311">
            <w:pPr>
              <w:jc w:val="center"/>
            </w:pPr>
            <w:r>
              <w:t>+</w:t>
            </w:r>
          </w:p>
        </w:tc>
        <w:tc>
          <w:tcPr>
            <w:tcW w:w="567" w:type="dxa"/>
          </w:tcPr>
          <w:p w:rsidR="00514311" w:rsidRDefault="00514311">
            <w:pPr>
              <w:jc w:val="center"/>
            </w:pPr>
            <w:r>
              <w:t>+</w:t>
            </w:r>
          </w:p>
        </w:tc>
        <w:tc>
          <w:tcPr>
            <w:tcW w:w="425" w:type="dxa"/>
          </w:tcPr>
          <w:p w:rsidR="00514311" w:rsidRDefault="00514311">
            <w:pPr>
              <w:jc w:val="center"/>
            </w:pPr>
            <w:r>
              <w:t>+</w:t>
            </w:r>
          </w:p>
        </w:tc>
        <w:tc>
          <w:tcPr>
            <w:tcW w:w="425" w:type="dxa"/>
          </w:tcPr>
          <w:p w:rsidR="00514311" w:rsidRDefault="00514311">
            <w:pPr>
              <w:jc w:val="center"/>
            </w:pPr>
            <w:r>
              <w:t>+</w:t>
            </w:r>
          </w:p>
        </w:tc>
        <w:tc>
          <w:tcPr>
            <w:tcW w:w="426" w:type="dxa"/>
          </w:tcPr>
          <w:p w:rsidR="00514311" w:rsidRDefault="00514311">
            <w:pPr>
              <w:jc w:val="center"/>
            </w:pPr>
            <w:r>
              <w:t>+</w:t>
            </w:r>
          </w:p>
        </w:tc>
        <w:tc>
          <w:tcPr>
            <w:tcW w:w="468" w:type="dxa"/>
          </w:tcPr>
          <w:p w:rsidR="00514311" w:rsidRDefault="00514311">
            <w:pPr>
              <w:jc w:val="center"/>
            </w:pPr>
            <w:r>
              <w:t>+</w:t>
            </w:r>
          </w:p>
        </w:tc>
      </w:tr>
      <w:tr w:rsidR="00514311" w:rsidTr="009119C2">
        <w:trPr>
          <w:jc w:val="center"/>
        </w:trPr>
        <w:tc>
          <w:tcPr>
            <w:tcW w:w="567" w:type="dxa"/>
          </w:tcPr>
          <w:p w:rsidR="00514311" w:rsidRDefault="00514311">
            <w:pPr>
              <w:jc w:val="both"/>
            </w:pPr>
            <w:r>
              <w:t>3.</w:t>
            </w:r>
          </w:p>
        </w:tc>
        <w:tc>
          <w:tcPr>
            <w:tcW w:w="6032" w:type="dxa"/>
          </w:tcPr>
          <w:p w:rsidR="00514311" w:rsidRDefault="00514311">
            <w:pPr>
              <w:jc w:val="both"/>
            </w:pPr>
            <w:r>
              <w:t>Ценообразование в СКС</w:t>
            </w:r>
          </w:p>
        </w:tc>
        <w:tc>
          <w:tcPr>
            <w:tcW w:w="533" w:type="dxa"/>
          </w:tcPr>
          <w:p w:rsidR="00514311" w:rsidRDefault="00514311">
            <w:pPr>
              <w:jc w:val="center"/>
            </w:pPr>
          </w:p>
        </w:tc>
        <w:tc>
          <w:tcPr>
            <w:tcW w:w="567" w:type="dxa"/>
          </w:tcPr>
          <w:p w:rsidR="00514311" w:rsidRDefault="00514311">
            <w:pPr>
              <w:jc w:val="center"/>
            </w:pPr>
          </w:p>
        </w:tc>
        <w:tc>
          <w:tcPr>
            <w:tcW w:w="425" w:type="dxa"/>
          </w:tcPr>
          <w:p w:rsidR="00514311" w:rsidRDefault="00514311">
            <w:pPr>
              <w:jc w:val="center"/>
            </w:pPr>
          </w:p>
        </w:tc>
        <w:tc>
          <w:tcPr>
            <w:tcW w:w="425" w:type="dxa"/>
          </w:tcPr>
          <w:p w:rsidR="00514311" w:rsidRDefault="00514311">
            <w:pPr>
              <w:jc w:val="center"/>
            </w:pPr>
            <w:r>
              <w:t>+</w:t>
            </w:r>
          </w:p>
        </w:tc>
        <w:tc>
          <w:tcPr>
            <w:tcW w:w="426" w:type="dxa"/>
          </w:tcPr>
          <w:p w:rsidR="00514311" w:rsidRDefault="00514311">
            <w:pPr>
              <w:jc w:val="center"/>
            </w:pPr>
          </w:p>
        </w:tc>
        <w:tc>
          <w:tcPr>
            <w:tcW w:w="468" w:type="dxa"/>
          </w:tcPr>
          <w:p w:rsidR="00514311" w:rsidRDefault="00514311">
            <w:pPr>
              <w:jc w:val="center"/>
            </w:pPr>
          </w:p>
        </w:tc>
      </w:tr>
      <w:tr w:rsidR="00514311" w:rsidTr="009119C2">
        <w:trPr>
          <w:jc w:val="center"/>
        </w:trPr>
        <w:tc>
          <w:tcPr>
            <w:tcW w:w="567" w:type="dxa"/>
          </w:tcPr>
          <w:p w:rsidR="00514311" w:rsidRDefault="00514311">
            <w:pPr>
              <w:jc w:val="both"/>
            </w:pPr>
            <w:r>
              <w:t>4.</w:t>
            </w:r>
          </w:p>
        </w:tc>
        <w:tc>
          <w:tcPr>
            <w:tcW w:w="6032" w:type="dxa"/>
          </w:tcPr>
          <w:p w:rsidR="00514311" w:rsidRDefault="00514311">
            <w:pPr>
              <w:jc w:val="both"/>
            </w:pPr>
            <w:r>
              <w:t>Планирование на предприятии (организации)</w:t>
            </w:r>
          </w:p>
        </w:tc>
        <w:tc>
          <w:tcPr>
            <w:tcW w:w="533" w:type="dxa"/>
          </w:tcPr>
          <w:p w:rsidR="00514311" w:rsidRDefault="00514311">
            <w:pPr>
              <w:jc w:val="center"/>
            </w:pPr>
            <w:r>
              <w:t>+</w:t>
            </w:r>
          </w:p>
        </w:tc>
        <w:tc>
          <w:tcPr>
            <w:tcW w:w="567" w:type="dxa"/>
          </w:tcPr>
          <w:p w:rsidR="00514311" w:rsidRDefault="00514311">
            <w:pPr>
              <w:jc w:val="center"/>
            </w:pPr>
          </w:p>
        </w:tc>
        <w:tc>
          <w:tcPr>
            <w:tcW w:w="425" w:type="dxa"/>
          </w:tcPr>
          <w:p w:rsidR="00514311" w:rsidRDefault="00514311">
            <w:pPr>
              <w:jc w:val="center"/>
            </w:pPr>
          </w:p>
        </w:tc>
        <w:tc>
          <w:tcPr>
            <w:tcW w:w="425" w:type="dxa"/>
          </w:tcPr>
          <w:p w:rsidR="00514311" w:rsidRDefault="00514311">
            <w:pPr>
              <w:jc w:val="center"/>
            </w:pPr>
          </w:p>
        </w:tc>
        <w:tc>
          <w:tcPr>
            <w:tcW w:w="426" w:type="dxa"/>
          </w:tcPr>
          <w:p w:rsidR="00514311" w:rsidRDefault="00514311">
            <w:pPr>
              <w:jc w:val="center"/>
            </w:pPr>
            <w:r>
              <w:t>+</w:t>
            </w:r>
          </w:p>
        </w:tc>
        <w:tc>
          <w:tcPr>
            <w:tcW w:w="468" w:type="dxa"/>
          </w:tcPr>
          <w:p w:rsidR="00514311" w:rsidRDefault="00514311">
            <w:pPr>
              <w:jc w:val="center"/>
            </w:pPr>
          </w:p>
        </w:tc>
      </w:tr>
      <w:tr w:rsidR="00514311" w:rsidTr="009119C2">
        <w:trPr>
          <w:jc w:val="center"/>
        </w:trPr>
        <w:tc>
          <w:tcPr>
            <w:tcW w:w="567" w:type="dxa"/>
          </w:tcPr>
          <w:p w:rsidR="00514311" w:rsidRDefault="00514311">
            <w:pPr>
              <w:jc w:val="both"/>
            </w:pPr>
            <w:r>
              <w:t>5.</w:t>
            </w:r>
          </w:p>
        </w:tc>
        <w:tc>
          <w:tcPr>
            <w:tcW w:w="6032" w:type="dxa"/>
          </w:tcPr>
          <w:p w:rsidR="00514311" w:rsidRDefault="00514311">
            <w:pPr>
              <w:jc w:val="both"/>
            </w:pPr>
            <w:r>
              <w:t>Налогообложение организаций</w:t>
            </w:r>
          </w:p>
        </w:tc>
        <w:tc>
          <w:tcPr>
            <w:tcW w:w="533" w:type="dxa"/>
          </w:tcPr>
          <w:p w:rsidR="00514311" w:rsidRDefault="00514311">
            <w:pPr>
              <w:jc w:val="center"/>
            </w:pPr>
            <w:r>
              <w:t>+</w:t>
            </w:r>
          </w:p>
        </w:tc>
        <w:tc>
          <w:tcPr>
            <w:tcW w:w="567" w:type="dxa"/>
          </w:tcPr>
          <w:p w:rsidR="00514311" w:rsidRDefault="00514311">
            <w:pPr>
              <w:jc w:val="center"/>
            </w:pPr>
            <w:r>
              <w:t>+</w:t>
            </w:r>
          </w:p>
        </w:tc>
        <w:tc>
          <w:tcPr>
            <w:tcW w:w="425" w:type="dxa"/>
          </w:tcPr>
          <w:p w:rsidR="00514311" w:rsidRDefault="00514311">
            <w:pPr>
              <w:jc w:val="center"/>
            </w:pPr>
            <w:r>
              <w:t>+</w:t>
            </w:r>
          </w:p>
        </w:tc>
        <w:tc>
          <w:tcPr>
            <w:tcW w:w="425" w:type="dxa"/>
          </w:tcPr>
          <w:p w:rsidR="00514311" w:rsidRDefault="00514311">
            <w:pPr>
              <w:jc w:val="center"/>
            </w:pPr>
            <w:r>
              <w:t>+</w:t>
            </w:r>
          </w:p>
        </w:tc>
        <w:tc>
          <w:tcPr>
            <w:tcW w:w="426" w:type="dxa"/>
          </w:tcPr>
          <w:p w:rsidR="00514311" w:rsidRDefault="00514311">
            <w:pPr>
              <w:jc w:val="center"/>
            </w:pPr>
            <w:r>
              <w:t>+</w:t>
            </w:r>
          </w:p>
        </w:tc>
        <w:tc>
          <w:tcPr>
            <w:tcW w:w="468" w:type="dxa"/>
          </w:tcPr>
          <w:p w:rsidR="00514311" w:rsidRDefault="00514311">
            <w:pPr>
              <w:jc w:val="center"/>
            </w:pPr>
          </w:p>
        </w:tc>
      </w:tr>
      <w:tr w:rsidR="00514311" w:rsidTr="009119C2">
        <w:trPr>
          <w:jc w:val="center"/>
        </w:trPr>
        <w:tc>
          <w:tcPr>
            <w:tcW w:w="567" w:type="dxa"/>
          </w:tcPr>
          <w:p w:rsidR="00514311" w:rsidRDefault="00514311">
            <w:pPr>
              <w:jc w:val="both"/>
            </w:pPr>
            <w:r>
              <w:t>6.</w:t>
            </w:r>
          </w:p>
        </w:tc>
        <w:tc>
          <w:tcPr>
            <w:tcW w:w="6032" w:type="dxa"/>
          </w:tcPr>
          <w:p w:rsidR="00514311" w:rsidRDefault="00514311">
            <w:pPr>
              <w:jc w:val="both"/>
            </w:pPr>
            <w:r>
              <w:t>Инвестиционная и инновационная  деятельность организации</w:t>
            </w:r>
          </w:p>
        </w:tc>
        <w:tc>
          <w:tcPr>
            <w:tcW w:w="533" w:type="dxa"/>
          </w:tcPr>
          <w:p w:rsidR="00514311" w:rsidRDefault="00514311">
            <w:pPr>
              <w:jc w:val="center"/>
            </w:pPr>
          </w:p>
        </w:tc>
        <w:tc>
          <w:tcPr>
            <w:tcW w:w="567" w:type="dxa"/>
          </w:tcPr>
          <w:p w:rsidR="00514311" w:rsidRDefault="00514311">
            <w:pPr>
              <w:jc w:val="center"/>
            </w:pPr>
          </w:p>
        </w:tc>
        <w:tc>
          <w:tcPr>
            <w:tcW w:w="425" w:type="dxa"/>
          </w:tcPr>
          <w:p w:rsidR="00514311" w:rsidRDefault="00514311">
            <w:pPr>
              <w:jc w:val="center"/>
            </w:pPr>
          </w:p>
        </w:tc>
        <w:tc>
          <w:tcPr>
            <w:tcW w:w="425" w:type="dxa"/>
          </w:tcPr>
          <w:p w:rsidR="00514311" w:rsidRDefault="00514311">
            <w:pPr>
              <w:jc w:val="center"/>
            </w:pPr>
          </w:p>
        </w:tc>
        <w:tc>
          <w:tcPr>
            <w:tcW w:w="426" w:type="dxa"/>
          </w:tcPr>
          <w:p w:rsidR="00514311" w:rsidRDefault="00514311">
            <w:pPr>
              <w:jc w:val="center"/>
            </w:pPr>
            <w:r>
              <w:t>+</w:t>
            </w:r>
          </w:p>
        </w:tc>
        <w:tc>
          <w:tcPr>
            <w:tcW w:w="468" w:type="dxa"/>
          </w:tcPr>
          <w:p w:rsidR="00514311" w:rsidRDefault="00514311">
            <w:pPr>
              <w:jc w:val="center"/>
            </w:pPr>
          </w:p>
        </w:tc>
      </w:tr>
      <w:tr w:rsidR="00514311" w:rsidTr="009119C2">
        <w:trPr>
          <w:jc w:val="center"/>
        </w:trPr>
        <w:tc>
          <w:tcPr>
            <w:tcW w:w="567" w:type="dxa"/>
          </w:tcPr>
          <w:p w:rsidR="00514311" w:rsidRDefault="00514311">
            <w:pPr>
              <w:jc w:val="both"/>
            </w:pPr>
            <w:r>
              <w:t xml:space="preserve">7. </w:t>
            </w:r>
          </w:p>
        </w:tc>
        <w:tc>
          <w:tcPr>
            <w:tcW w:w="6032" w:type="dxa"/>
          </w:tcPr>
          <w:p w:rsidR="00514311" w:rsidRDefault="00514311">
            <w:pPr>
              <w:jc w:val="both"/>
            </w:pPr>
            <w:r>
              <w:t>Экономика СКС</w:t>
            </w:r>
          </w:p>
        </w:tc>
        <w:tc>
          <w:tcPr>
            <w:tcW w:w="533" w:type="dxa"/>
          </w:tcPr>
          <w:p w:rsidR="00514311" w:rsidRDefault="00514311">
            <w:pPr>
              <w:jc w:val="center"/>
            </w:pPr>
          </w:p>
        </w:tc>
        <w:tc>
          <w:tcPr>
            <w:tcW w:w="567" w:type="dxa"/>
          </w:tcPr>
          <w:p w:rsidR="00514311" w:rsidRDefault="00514311">
            <w:pPr>
              <w:jc w:val="center"/>
            </w:pPr>
          </w:p>
        </w:tc>
        <w:tc>
          <w:tcPr>
            <w:tcW w:w="425" w:type="dxa"/>
          </w:tcPr>
          <w:p w:rsidR="00514311" w:rsidRDefault="00514311">
            <w:pPr>
              <w:jc w:val="center"/>
            </w:pPr>
          </w:p>
        </w:tc>
        <w:tc>
          <w:tcPr>
            <w:tcW w:w="425" w:type="dxa"/>
          </w:tcPr>
          <w:p w:rsidR="00514311" w:rsidRDefault="00514311">
            <w:pPr>
              <w:jc w:val="center"/>
            </w:pPr>
          </w:p>
        </w:tc>
        <w:tc>
          <w:tcPr>
            <w:tcW w:w="426" w:type="dxa"/>
          </w:tcPr>
          <w:p w:rsidR="00514311" w:rsidRDefault="00514311">
            <w:pPr>
              <w:jc w:val="center"/>
            </w:pPr>
          </w:p>
        </w:tc>
        <w:tc>
          <w:tcPr>
            <w:tcW w:w="468" w:type="dxa"/>
          </w:tcPr>
          <w:p w:rsidR="00514311" w:rsidRDefault="00514311">
            <w:pPr>
              <w:jc w:val="center"/>
            </w:pPr>
            <w:r>
              <w:t>+</w:t>
            </w:r>
          </w:p>
        </w:tc>
      </w:tr>
    </w:tbl>
    <w:p w:rsidR="00514311" w:rsidRDefault="00514311" w:rsidP="006A0306"/>
    <w:p w:rsidR="00514311" w:rsidRPr="004B1446" w:rsidRDefault="00514311" w:rsidP="004B1446">
      <w:pPr>
        <w:pStyle w:val="Heading2"/>
        <w:numPr>
          <w:ilvl w:val="0"/>
          <w:numId w:val="0"/>
        </w:numPr>
        <w:ind w:left="576" w:hanging="576"/>
        <w:jc w:val="left"/>
        <w:rPr>
          <w:b/>
          <w:i w:val="0"/>
        </w:rPr>
      </w:pPr>
      <w:bookmarkStart w:id="2" w:name="_Toc398033657"/>
      <w:r w:rsidRPr="004B1446">
        <w:rPr>
          <w:b/>
          <w:i w:val="0"/>
        </w:rPr>
        <w:t>3. Требования к результатам освоения дисциплины:</w:t>
      </w:r>
    </w:p>
    <w:p w:rsidR="00514311" w:rsidRDefault="00514311" w:rsidP="00020804">
      <w:pPr>
        <w:jc w:val="both"/>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48"/>
        <w:gridCol w:w="6837"/>
      </w:tblGrid>
      <w:tr w:rsidR="00514311" w:rsidTr="006E761F">
        <w:tc>
          <w:tcPr>
            <w:tcW w:w="2448" w:type="dxa"/>
          </w:tcPr>
          <w:p w:rsidR="00514311" w:rsidRPr="006E761F" w:rsidRDefault="00514311" w:rsidP="006E761F">
            <w:pPr>
              <w:jc w:val="center"/>
              <w:rPr>
                <w:iCs/>
              </w:rPr>
            </w:pPr>
            <w:r w:rsidRPr="006E761F">
              <w:rPr>
                <w:iCs/>
              </w:rPr>
              <w:t>Код и наименование компетенции</w:t>
            </w:r>
          </w:p>
        </w:tc>
        <w:tc>
          <w:tcPr>
            <w:tcW w:w="6837" w:type="dxa"/>
          </w:tcPr>
          <w:p w:rsidR="00514311" w:rsidRPr="006E761F" w:rsidRDefault="00514311" w:rsidP="006E761F">
            <w:pPr>
              <w:jc w:val="center"/>
              <w:rPr>
                <w:iCs/>
              </w:rPr>
            </w:pPr>
            <w:r w:rsidRPr="006E761F">
              <w:rPr>
                <w:color w:val="000000"/>
              </w:rPr>
              <w:t>Код и наименование индикатора достижения компетенции</w:t>
            </w:r>
          </w:p>
        </w:tc>
      </w:tr>
      <w:tr w:rsidR="00514311" w:rsidTr="006E761F">
        <w:trPr>
          <w:trHeight w:val="1373"/>
        </w:trPr>
        <w:tc>
          <w:tcPr>
            <w:tcW w:w="2448" w:type="dxa"/>
            <w:vMerge w:val="restart"/>
          </w:tcPr>
          <w:p w:rsidR="00514311" w:rsidRPr="00DA4777" w:rsidRDefault="00514311" w:rsidP="00345E39">
            <w:pPr>
              <w:pStyle w:val="Heading2"/>
              <w:numPr>
                <w:ilvl w:val="0"/>
                <w:numId w:val="0"/>
              </w:numPr>
              <w:ind w:left="576" w:hanging="576"/>
              <w:jc w:val="left"/>
              <w:rPr>
                <w:rStyle w:val="rvts20"/>
                <w:b/>
              </w:rPr>
            </w:pPr>
          </w:p>
          <w:p w:rsidR="00514311" w:rsidRDefault="00514311" w:rsidP="00020804">
            <w:r>
              <w:t xml:space="preserve">ОПК- 4  </w:t>
            </w:r>
          </w:p>
          <w:p w:rsidR="00514311" w:rsidRDefault="00514311" w:rsidP="00020804">
            <w:r>
              <w:t>Способен предлагать экономические и финансово обоснованные организационно-управленческие решения в профессиональной деятельности</w:t>
            </w:r>
          </w:p>
        </w:tc>
        <w:tc>
          <w:tcPr>
            <w:tcW w:w="6837" w:type="dxa"/>
          </w:tcPr>
          <w:p w:rsidR="00514311" w:rsidRPr="005D3557" w:rsidRDefault="00514311" w:rsidP="00DB7592">
            <w:pPr>
              <w:jc w:val="both"/>
              <w:rPr>
                <w:iCs/>
              </w:rPr>
            </w:pPr>
            <w:r>
              <w:rPr>
                <w:lang w:eastAsia="en-US"/>
              </w:rPr>
              <w:t>О</w:t>
            </w:r>
            <w:r w:rsidRPr="005D3557">
              <w:rPr>
                <w:lang w:eastAsia="en-US"/>
              </w:rPr>
              <w:t>П</w:t>
            </w:r>
            <w:r>
              <w:rPr>
                <w:lang w:eastAsia="en-US"/>
              </w:rPr>
              <w:t>К-4.1.</w:t>
            </w:r>
            <w:r w:rsidRPr="001940E2">
              <w:rPr>
                <w:b/>
                <w:i/>
              </w:rPr>
              <w:t>Знать</w:t>
            </w:r>
            <w:r>
              <w:rPr>
                <w:b/>
                <w:i/>
              </w:rPr>
              <w:t xml:space="preserve">: </w:t>
            </w:r>
            <w:r>
              <w:t>основные признаки, классификацию объектов и субъектов предпринимательской деятельности; качественные и количественные характеристики хозяйствующих субъектов; виды ответственности в предпринимательстве; виды сделок в бизнесе, основы бизнес-планирования и ценообразования; систему налогообложения; законы РФ, регулирующие предпринимательскую деятельность.</w:t>
            </w:r>
          </w:p>
        </w:tc>
      </w:tr>
      <w:tr w:rsidR="00514311" w:rsidTr="006E761F">
        <w:trPr>
          <w:trHeight w:val="350"/>
        </w:trPr>
        <w:tc>
          <w:tcPr>
            <w:tcW w:w="2448" w:type="dxa"/>
            <w:vMerge/>
            <w:vAlign w:val="center"/>
          </w:tcPr>
          <w:p w:rsidR="00514311" w:rsidRDefault="00514311" w:rsidP="001940E2">
            <w:pPr>
              <w:suppressAutoHyphens w:val="0"/>
            </w:pPr>
          </w:p>
        </w:tc>
        <w:tc>
          <w:tcPr>
            <w:tcW w:w="6837" w:type="dxa"/>
          </w:tcPr>
          <w:p w:rsidR="00514311" w:rsidRPr="00DB7592" w:rsidRDefault="00514311" w:rsidP="001C6975">
            <w:pPr>
              <w:suppressAutoHyphens w:val="0"/>
              <w:jc w:val="both"/>
              <w:rPr>
                <w:bCs/>
                <w:color w:val="000000"/>
                <w:bdr w:val="none" w:sz="0" w:space="0" w:color="auto" w:frame="1"/>
              </w:rPr>
            </w:pPr>
            <w:r>
              <w:rPr>
                <w:lang w:eastAsia="en-US"/>
              </w:rPr>
              <w:t xml:space="preserve">ОПК-4.2. </w:t>
            </w:r>
            <w:r w:rsidRPr="00DB7592">
              <w:rPr>
                <w:b/>
                <w:i/>
                <w:lang w:eastAsia="en-US"/>
              </w:rPr>
              <w:t>Уметь</w:t>
            </w:r>
            <w:r>
              <w:rPr>
                <w:lang w:eastAsia="ru-RU"/>
              </w:rPr>
              <w:t xml:space="preserve">: формулировать предпринимательские идеи, исходя из анализа экономической ситуации; </w:t>
            </w:r>
            <w:r>
              <w:rPr>
                <w:color w:val="000000"/>
                <w:lang w:eastAsia="ru-RU"/>
              </w:rPr>
              <w:t xml:space="preserve">оценивать разработанные </w:t>
            </w:r>
            <w:r w:rsidRPr="00DB7592">
              <w:rPr>
                <w:color w:val="000000"/>
                <w:lang w:eastAsia="ru-RU"/>
              </w:rPr>
              <w:t xml:space="preserve">варианты </w:t>
            </w:r>
            <w:r>
              <w:rPr>
                <w:color w:val="000000"/>
                <w:lang w:eastAsia="ru-RU"/>
              </w:rPr>
              <w:t xml:space="preserve">организационно - управленческих решений; разрабатывать и обосновывать бизнес-план с учетом финансовых рисков; </w:t>
            </w:r>
            <w:r>
              <w:rPr>
                <w:lang w:eastAsia="ru-RU"/>
              </w:rPr>
              <w:t>организовывать деятельность группы, для реализации предпринимательского проекта в СКС.</w:t>
            </w:r>
          </w:p>
        </w:tc>
      </w:tr>
      <w:tr w:rsidR="00514311" w:rsidTr="006E761F">
        <w:trPr>
          <w:trHeight w:val="920"/>
        </w:trPr>
        <w:tc>
          <w:tcPr>
            <w:tcW w:w="2448" w:type="dxa"/>
            <w:vMerge/>
            <w:vAlign w:val="center"/>
          </w:tcPr>
          <w:p w:rsidR="00514311" w:rsidRDefault="00514311" w:rsidP="001940E2">
            <w:pPr>
              <w:suppressAutoHyphens w:val="0"/>
            </w:pPr>
          </w:p>
        </w:tc>
        <w:tc>
          <w:tcPr>
            <w:tcW w:w="6837" w:type="dxa"/>
          </w:tcPr>
          <w:p w:rsidR="00514311" w:rsidRDefault="00514311" w:rsidP="00110E28">
            <w:pPr>
              <w:pStyle w:val="Style23"/>
              <w:widowControl/>
              <w:spacing w:line="274" w:lineRule="exact"/>
              <w:jc w:val="both"/>
              <w:rPr>
                <w:iCs/>
              </w:rPr>
            </w:pPr>
            <w:r>
              <w:rPr>
                <w:rStyle w:val="rvts32"/>
                <w:bCs/>
                <w:color w:val="000000"/>
                <w:sz w:val="22"/>
                <w:szCs w:val="22"/>
                <w:bdr w:val="none" w:sz="0" w:space="0" w:color="auto" w:frame="1"/>
              </w:rPr>
              <w:t xml:space="preserve">ОПК-4.3 </w:t>
            </w:r>
            <w:r>
              <w:rPr>
                <w:b/>
                <w:i/>
              </w:rPr>
              <w:t>В</w:t>
            </w:r>
            <w:r w:rsidRPr="00B36797">
              <w:rPr>
                <w:b/>
                <w:i/>
              </w:rPr>
              <w:t>ладеть</w:t>
            </w:r>
            <w:r>
              <w:rPr>
                <w:b/>
                <w:i/>
              </w:rPr>
              <w:t xml:space="preserve">: </w:t>
            </w:r>
            <w:r>
              <w:t xml:space="preserve">организационными и управленческими  навыками в предпринимательской деятельности; мониторингом и аналитическим прогнозом экономической ситуации; умением оценивать и внедрять  инновационные идеи в деятельность организации </w:t>
            </w:r>
            <w:r>
              <w:rPr>
                <w:color w:val="000000"/>
              </w:rPr>
              <w:t>с учетом рисков и возможных финансовых последствий в новых ситуациях.</w:t>
            </w:r>
          </w:p>
        </w:tc>
      </w:tr>
    </w:tbl>
    <w:p w:rsidR="00514311" w:rsidRPr="004B1446" w:rsidRDefault="00514311" w:rsidP="00020804">
      <w:pPr>
        <w:autoSpaceDE w:val="0"/>
        <w:autoSpaceDN w:val="0"/>
        <w:adjustRightInd w:val="0"/>
        <w:jc w:val="both"/>
        <w:rPr>
          <w:rStyle w:val="2"/>
        </w:rPr>
      </w:pPr>
    </w:p>
    <w:p w:rsidR="00514311" w:rsidRPr="004B1446" w:rsidRDefault="00514311" w:rsidP="004B1446">
      <w:pPr>
        <w:pStyle w:val="Heading2"/>
        <w:numPr>
          <w:ilvl w:val="0"/>
          <w:numId w:val="0"/>
        </w:numPr>
        <w:ind w:left="576" w:hanging="576"/>
        <w:jc w:val="left"/>
        <w:rPr>
          <w:b/>
          <w:i w:val="0"/>
        </w:rPr>
      </w:pPr>
      <w:bookmarkStart w:id="3" w:name="_Toc398033658"/>
      <w:bookmarkEnd w:id="2"/>
      <w:r w:rsidRPr="004B1446">
        <w:rPr>
          <w:b/>
          <w:i w:val="0"/>
        </w:rPr>
        <w:t>4. Тематический план изучения дисциплины</w:t>
      </w:r>
      <w:bookmarkEnd w:id="3"/>
    </w:p>
    <w:p w:rsidR="00514311" w:rsidRDefault="00514311" w:rsidP="006A0306">
      <w:pPr>
        <w:jc w:val="both"/>
        <w:rPr>
          <w:i/>
        </w:rPr>
      </w:pPr>
      <w:bookmarkStart w:id="4" w:name="_Toc398033659"/>
      <w:r w:rsidRPr="00B36797">
        <w:rPr>
          <w:i/>
        </w:rPr>
        <w:t>См. приложение</w:t>
      </w:r>
    </w:p>
    <w:bookmarkEnd w:id="4"/>
    <w:p w:rsidR="00514311" w:rsidRDefault="00514311" w:rsidP="004B1446">
      <w:pPr>
        <w:pStyle w:val="Heading2"/>
        <w:numPr>
          <w:ilvl w:val="0"/>
          <w:numId w:val="0"/>
        </w:numPr>
        <w:ind w:left="576" w:hanging="576"/>
        <w:jc w:val="left"/>
        <w:rPr>
          <w:b/>
        </w:rPr>
      </w:pPr>
    </w:p>
    <w:p w:rsidR="00514311" w:rsidRDefault="00514311" w:rsidP="004B1446">
      <w:pPr>
        <w:pStyle w:val="Heading2"/>
        <w:numPr>
          <w:ilvl w:val="0"/>
          <w:numId w:val="0"/>
        </w:numPr>
        <w:ind w:left="576" w:hanging="576"/>
        <w:jc w:val="left"/>
        <w:rPr>
          <w:b/>
        </w:rPr>
      </w:pPr>
      <w:r>
        <w:rPr>
          <w:b/>
        </w:rPr>
        <w:t>5.</w:t>
      </w:r>
      <w:r w:rsidRPr="004B1446">
        <w:rPr>
          <w:b/>
          <w:i w:val="0"/>
        </w:rPr>
        <w:t xml:space="preserve"> Тематическое содержание дисциплины</w:t>
      </w:r>
    </w:p>
    <w:p w:rsidR="00514311" w:rsidRDefault="00514311" w:rsidP="004B1446">
      <w:pPr>
        <w:ind w:firstLine="709"/>
        <w:jc w:val="both"/>
        <w:rPr>
          <w:b/>
        </w:rPr>
      </w:pPr>
      <w:r>
        <w:rPr>
          <w:b/>
        </w:rPr>
        <w:t>Тема 1. Общая характеристика предпринимательства и предпринимательской деятельности</w:t>
      </w:r>
    </w:p>
    <w:p w:rsidR="00514311" w:rsidRDefault="00514311" w:rsidP="004B1446">
      <w:pPr>
        <w:ind w:firstLine="709"/>
        <w:jc w:val="both"/>
      </w:pPr>
      <w:r>
        <w:rPr>
          <w:bCs/>
        </w:rPr>
        <w:t xml:space="preserve">Понятие и функции предпринимательства. Классификация предпринимательства по формам собственности, по охвату территории, по распространению на различных территориях, по составу учредителей, по численности персонала и объему оборота, по темпам роста и уровню прибыльности, по степени использования инноваций. Виды и формы предпринимательской деятельности. </w:t>
      </w:r>
      <w:r>
        <w:t xml:space="preserve">Законодательное регулирование предпринимательской деятельности в РФ. Государственная поддержка предпринимательства в России. </w:t>
      </w:r>
    </w:p>
    <w:p w:rsidR="00514311" w:rsidRDefault="00514311" w:rsidP="004B1446">
      <w:pPr>
        <w:ind w:firstLine="709"/>
        <w:jc w:val="both"/>
        <w:rPr>
          <w:b/>
        </w:rPr>
      </w:pPr>
      <w:r>
        <w:rPr>
          <w:b/>
        </w:rPr>
        <w:t>Тема 2.  Субъекты предпринимательской деятельности</w:t>
      </w:r>
    </w:p>
    <w:p w:rsidR="00514311" w:rsidRPr="00715CD8" w:rsidRDefault="00514311" w:rsidP="004B1446">
      <w:pPr>
        <w:suppressAutoHyphens w:val="0"/>
        <w:ind w:firstLine="709"/>
        <w:jc w:val="both"/>
        <w:rPr>
          <w:lang w:eastAsia="ru-RU"/>
        </w:rPr>
      </w:pPr>
      <w:r>
        <w:rPr>
          <w:bCs/>
          <w:iCs/>
        </w:rPr>
        <w:t xml:space="preserve">Правовой статус предпринимателя. </w:t>
      </w:r>
      <w:r>
        <w:rPr>
          <w:bCs/>
        </w:rPr>
        <w:t xml:space="preserve">Собственность и предпринимательство. </w:t>
      </w:r>
      <w:r>
        <w:rPr>
          <w:bCs/>
          <w:iCs/>
        </w:rPr>
        <w:t xml:space="preserve">Частное предпринимательство: правовые формы его организации. Коллективное предпринимательство – хозяйственные товарищества и общества. </w:t>
      </w:r>
      <w:r w:rsidRPr="00715CD8">
        <w:rPr>
          <w:lang w:eastAsia="ru-RU"/>
        </w:rPr>
        <w:t>Общество с ограниченной и дополнительной ответственностью.Открытые и закрытые акционерные общества.Производственные кооперативы.</w:t>
      </w:r>
      <w:r>
        <w:rPr>
          <w:lang w:eastAsia="ru-RU"/>
        </w:rPr>
        <w:t xml:space="preserve"> ИП – индивидуальное предпринимательство.  </w:t>
      </w:r>
      <w:r w:rsidRPr="005E3E51">
        <w:rPr>
          <w:lang w:eastAsia="ru-RU"/>
        </w:rPr>
        <w:t>Хозяйственные обще</w:t>
      </w:r>
      <w:r>
        <w:rPr>
          <w:lang w:eastAsia="ru-RU"/>
        </w:rPr>
        <w:t xml:space="preserve">ства, </w:t>
      </w:r>
      <w:r w:rsidRPr="005E3E51">
        <w:rPr>
          <w:lang w:eastAsia="ru-RU"/>
        </w:rPr>
        <w:t>классификация и основные отличия от хозяйственных товариществ.</w:t>
      </w:r>
      <w:r w:rsidRPr="00B835BB">
        <w:rPr>
          <w:lang w:eastAsia="ru-RU"/>
        </w:rPr>
        <w:t>Государственные или муниципальные унитарные предприятия. Особенности их имущественных</w:t>
      </w:r>
      <w:r w:rsidRPr="005E3E51">
        <w:rPr>
          <w:lang w:eastAsia="ru-RU"/>
        </w:rPr>
        <w:t xml:space="preserve"> прав, учреждения и формирования уставного капитала.</w:t>
      </w:r>
      <w:r w:rsidRPr="00715CD8">
        <w:rPr>
          <w:lang w:eastAsia="ru-RU"/>
        </w:rPr>
        <w:t>Зоны свободного предпринимательства и их роль в развитии предпринимательства.Оффшорные компании – зарубежный и отечественный опыт создания и функционирования.Холдинги как рыночные</w:t>
      </w:r>
      <w:r>
        <w:rPr>
          <w:lang w:eastAsia="ru-RU"/>
        </w:rPr>
        <w:t xml:space="preserve"> предпринимательские структуры. </w:t>
      </w:r>
      <w:r>
        <w:rPr>
          <w:bCs/>
          <w:iCs/>
        </w:rPr>
        <w:t>Цифровая экономика в предпринимательской деятельности.</w:t>
      </w:r>
    </w:p>
    <w:p w:rsidR="00514311" w:rsidRDefault="00514311" w:rsidP="004B1446">
      <w:pPr>
        <w:ind w:firstLine="709"/>
        <w:jc w:val="both"/>
        <w:rPr>
          <w:b/>
        </w:rPr>
      </w:pPr>
      <w:r>
        <w:rPr>
          <w:b/>
        </w:rPr>
        <w:t>Тема 3. Малое и среднее предпринимательство</w:t>
      </w:r>
    </w:p>
    <w:p w:rsidR="00514311" w:rsidRDefault="00514311" w:rsidP="004B1446">
      <w:pPr>
        <w:ind w:firstLine="709"/>
        <w:jc w:val="both"/>
      </w:pPr>
      <w:r>
        <w:t xml:space="preserve">Менеджмент в организации предпринимательской деятельности. </w:t>
      </w:r>
      <w:r>
        <w:rPr>
          <w:bCs/>
        </w:rPr>
        <w:t xml:space="preserve">Право собственности на предприятие. Предпринимательская идея и ее реализация. Имущественная основа предпринимательской деятельности. Формирование предпринимательского капитала. Собственные, заемные и привлеченные средства предпринимателя. Выручка. Себестоимость. Прибыль. Виды и формы кредитования малого предпринимательства -  </w:t>
      </w:r>
      <w:r>
        <w:t xml:space="preserve">лизинг, факторинг, франчайзинг. Ценообразование в предпринимательской деятельности. Инвестиционная деятельность в предпринимательстве. Сущность и классификация предпринимательских рисков. </w:t>
      </w:r>
      <w:r>
        <w:rPr>
          <w:bCs/>
        </w:rPr>
        <w:t xml:space="preserve">Показатели рисков, методы оценки и способы их снижения. </w:t>
      </w:r>
      <w:r w:rsidRPr="00715CD8">
        <w:rPr>
          <w:lang w:eastAsia="ru-RU"/>
        </w:rPr>
        <w:t>Несостоятельность (банкротство) коммерческой организации.Процедура банкротства предприятия. Нормативная система критериев для оценки несостоятельности предприятия.Ликвидация коммерческой организации.</w:t>
      </w:r>
      <w:r>
        <w:rPr>
          <w:bCs/>
        </w:rPr>
        <w:t xml:space="preserve">Персонал предприятия и его классификация. </w:t>
      </w:r>
      <w:r>
        <w:t xml:space="preserve">Культура предпринимательства. </w:t>
      </w:r>
    </w:p>
    <w:p w:rsidR="00514311" w:rsidRDefault="00514311" w:rsidP="004B1446">
      <w:pPr>
        <w:ind w:firstLine="709"/>
        <w:jc w:val="both"/>
        <w:rPr>
          <w:b/>
        </w:rPr>
      </w:pPr>
      <w:r>
        <w:rPr>
          <w:b/>
        </w:rPr>
        <w:t>Тема 4. Налогообложение и льготы для организаций и индивидуальных предпринимателей</w:t>
      </w:r>
    </w:p>
    <w:p w:rsidR="00514311" w:rsidRDefault="00514311" w:rsidP="004B1446">
      <w:pPr>
        <w:ind w:firstLine="709"/>
        <w:jc w:val="both"/>
        <w:rPr>
          <w:bCs/>
        </w:rPr>
      </w:pPr>
      <w:r>
        <w:rPr>
          <w:bCs/>
        </w:rPr>
        <w:t>Налоговая политика государства в отношении субъектов малого и среднего бизнеса. Системы налогообложения, применяемые субъектами малого и среднего бизнеса. Льготы для малого и среднего бизнеса. Ответственность за нарушение налогового законодательства в РФ. Особенности налогообложения Германии, Франции и США и основные отличия от российской системы.</w:t>
      </w:r>
    </w:p>
    <w:p w:rsidR="00514311" w:rsidRDefault="00514311" w:rsidP="004B1446">
      <w:pPr>
        <w:ind w:firstLine="709"/>
        <w:jc w:val="both"/>
        <w:rPr>
          <w:b/>
        </w:rPr>
      </w:pPr>
      <w:r>
        <w:rPr>
          <w:b/>
        </w:rPr>
        <w:t>Тема 5. Основы бизнес - планирования предпринимательской деятельности</w:t>
      </w:r>
    </w:p>
    <w:p w:rsidR="00514311" w:rsidRDefault="00514311" w:rsidP="004B1446">
      <w:pPr>
        <w:ind w:firstLine="709"/>
        <w:jc w:val="both"/>
      </w:pPr>
      <w:r>
        <w:t xml:space="preserve">Формирование основных разделов </w:t>
      </w:r>
      <w:r>
        <w:rPr>
          <w:rStyle w:val="grame"/>
        </w:rPr>
        <w:t>бизнес-планирования</w:t>
      </w:r>
      <w:r>
        <w:t>. Организационный план. Маркетинговый план. Финансовый план. Оценка рисков. Особенности составления бизнес-плана для сферы СКС.</w:t>
      </w:r>
    </w:p>
    <w:p w:rsidR="00514311" w:rsidRDefault="00514311" w:rsidP="004B1446">
      <w:pPr>
        <w:ind w:firstLine="709"/>
        <w:jc w:val="both"/>
        <w:rPr>
          <w:b/>
        </w:rPr>
      </w:pPr>
      <w:r>
        <w:rPr>
          <w:b/>
        </w:rPr>
        <w:t>Тема 6. Особенности предпринимательской деятельности в сфере СКС</w:t>
      </w:r>
    </w:p>
    <w:p w:rsidR="00514311" w:rsidRDefault="00514311" w:rsidP="004B1446">
      <w:pPr>
        <w:ind w:firstLine="709"/>
        <w:jc w:val="both"/>
      </w:pPr>
      <w:r>
        <w:t xml:space="preserve">Порядок создания, регистрации и ликвидации частных коммерческих предприятий в сфере СКС. </w:t>
      </w:r>
      <w:r>
        <w:rPr>
          <w:color w:val="000000"/>
        </w:rPr>
        <w:t xml:space="preserve">Интеллектуальная собственность как форма интеллектуального ресурса, ее значение в культурном развитии государства. Законодательное регулирование интеллектуальной деятельности. Сервисные услуги и особенности их предоставление. Организация предпринимательской деятельности в сфере сервиса. </w:t>
      </w:r>
      <w:r>
        <w:t xml:space="preserve">Сущность культуры предпринимательства. </w:t>
      </w:r>
      <w:r>
        <w:rPr>
          <w:bCs/>
        </w:rPr>
        <w:t>Предпринимательская этика и этикет</w:t>
      </w:r>
      <w:r>
        <w:t>.</w:t>
      </w:r>
    </w:p>
    <w:p w:rsidR="00514311" w:rsidRDefault="00514311" w:rsidP="006A0306">
      <w:pPr>
        <w:jc w:val="both"/>
        <w:rPr>
          <w:color w:val="000000"/>
        </w:rPr>
      </w:pPr>
    </w:p>
    <w:p w:rsidR="00514311" w:rsidRPr="004B1446" w:rsidRDefault="00514311" w:rsidP="004B1446">
      <w:pPr>
        <w:pStyle w:val="Heading2"/>
        <w:numPr>
          <w:ilvl w:val="0"/>
          <w:numId w:val="0"/>
        </w:numPr>
        <w:ind w:left="576" w:hanging="576"/>
        <w:jc w:val="left"/>
        <w:rPr>
          <w:b/>
          <w:i w:val="0"/>
        </w:rPr>
      </w:pPr>
      <w:bookmarkStart w:id="5" w:name="_Toc398033660"/>
      <w:r w:rsidRPr="004B1446">
        <w:rPr>
          <w:b/>
          <w:i w:val="0"/>
        </w:rPr>
        <w:t xml:space="preserve">6. </w:t>
      </w:r>
      <w:bookmarkStart w:id="6" w:name="prakt"/>
      <w:bookmarkEnd w:id="6"/>
      <w:r w:rsidRPr="004B1446">
        <w:rPr>
          <w:b/>
          <w:i w:val="0"/>
        </w:rPr>
        <w:t>Планы семинарских (практических) занятий</w:t>
      </w:r>
      <w:bookmarkEnd w:id="5"/>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985"/>
        <w:gridCol w:w="3544"/>
        <w:gridCol w:w="1134"/>
        <w:gridCol w:w="2126"/>
      </w:tblGrid>
      <w:tr w:rsidR="00514311" w:rsidRPr="006D0C79" w:rsidTr="004B1446">
        <w:tc>
          <w:tcPr>
            <w:tcW w:w="567" w:type="dxa"/>
            <w:vAlign w:val="center"/>
          </w:tcPr>
          <w:p w:rsidR="00514311" w:rsidRPr="006D0C79" w:rsidRDefault="00514311" w:rsidP="006D0C79">
            <w:pPr>
              <w:jc w:val="center"/>
              <w:rPr>
                <w:b/>
              </w:rPr>
            </w:pPr>
            <w:r w:rsidRPr="006D0C79">
              <w:rPr>
                <w:b/>
              </w:rPr>
              <w:t>№ п/п</w:t>
            </w:r>
          </w:p>
        </w:tc>
        <w:tc>
          <w:tcPr>
            <w:tcW w:w="1985" w:type="dxa"/>
            <w:vAlign w:val="center"/>
          </w:tcPr>
          <w:p w:rsidR="00514311" w:rsidRPr="006D0C79" w:rsidRDefault="00514311" w:rsidP="006D0C79">
            <w:pPr>
              <w:jc w:val="center"/>
              <w:rPr>
                <w:b/>
              </w:rPr>
            </w:pPr>
            <w:r w:rsidRPr="006D0C79">
              <w:rPr>
                <w:b/>
              </w:rPr>
              <w:t>Наименование темы</w:t>
            </w:r>
          </w:p>
          <w:p w:rsidR="00514311" w:rsidRPr="006D0C79" w:rsidRDefault="00514311" w:rsidP="006D0C79">
            <w:pPr>
              <w:jc w:val="center"/>
              <w:rPr>
                <w:b/>
              </w:rPr>
            </w:pPr>
            <w:r w:rsidRPr="006D0C79">
              <w:rPr>
                <w:b/>
              </w:rPr>
              <w:t>дисциплины</w:t>
            </w:r>
          </w:p>
        </w:tc>
        <w:tc>
          <w:tcPr>
            <w:tcW w:w="3544" w:type="dxa"/>
            <w:vAlign w:val="center"/>
          </w:tcPr>
          <w:p w:rsidR="00514311" w:rsidRPr="006D0C79" w:rsidRDefault="00514311" w:rsidP="006D0C79">
            <w:pPr>
              <w:jc w:val="center"/>
              <w:rPr>
                <w:b/>
              </w:rPr>
            </w:pPr>
            <w:r w:rsidRPr="006D0C79">
              <w:rPr>
                <w:b/>
              </w:rPr>
              <w:t>Наименование и содержание практических (семинарских) занятий,</w:t>
            </w:r>
          </w:p>
          <w:p w:rsidR="00514311" w:rsidRPr="006D0C79" w:rsidRDefault="00514311" w:rsidP="006D0C79">
            <w:pPr>
              <w:jc w:val="center"/>
              <w:rPr>
                <w:b/>
              </w:rPr>
            </w:pPr>
            <w:r w:rsidRPr="006D0C79">
              <w:rPr>
                <w:b/>
              </w:rPr>
              <w:t>литература для подготовки к занятиям</w:t>
            </w:r>
          </w:p>
        </w:tc>
        <w:tc>
          <w:tcPr>
            <w:tcW w:w="1134" w:type="dxa"/>
            <w:vAlign w:val="center"/>
          </w:tcPr>
          <w:p w:rsidR="00514311" w:rsidRPr="006D0C79" w:rsidRDefault="00514311" w:rsidP="006D0C79">
            <w:pPr>
              <w:jc w:val="center"/>
              <w:rPr>
                <w:b/>
              </w:rPr>
            </w:pPr>
            <w:r w:rsidRPr="006D0C79">
              <w:rPr>
                <w:b/>
              </w:rPr>
              <w:t>Формируемые</w:t>
            </w:r>
          </w:p>
          <w:p w:rsidR="00514311" w:rsidRPr="006D0C79" w:rsidRDefault="00514311" w:rsidP="006D0C79">
            <w:pPr>
              <w:jc w:val="center"/>
              <w:rPr>
                <w:b/>
              </w:rPr>
            </w:pPr>
            <w:r w:rsidRPr="006D0C79">
              <w:rPr>
                <w:b/>
              </w:rPr>
              <w:t>компетенции</w:t>
            </w:r>
          </w:p>
        </w:tc>
        <w:tc>
          <w:tcPr>
            <w:tcW w:w="2126" w:type="dxa"/>
            <w:vAlign w:val="center"/>
          </w:tcPr>
          <w:p w:rsidR="00514311" w:rsidRPr="006D0C79" w:rsidRDefault="00514311" w:rsidP="006D0C79">
            <w:pPr>
              <w:jc w:val="center"/>
              <w:rPr>
                <w:b/>
              </w:rPr>
            </w:pPr>
            <w:r w:rsidRPr="006D0C79">
              <w:rPr>
                <w:b/>
              </w:rPr>
              <w:t>Формы</w:t>
            </w:r>
          </w:p>
          <w:p w:rsidR="00514311" w:rsidRPr="006D0C79" w:rsidRDefault="00514311" w:rsidP="006D0C79">
            <w:pPr>
              <w:jc w:val="center"/>
              <w:rPr>
                <w:b/>
              </w:rPr>
            </w:pPr>
            <w:r w:rsidRPr="006D0C79">
              <w:rPr>
                <w:b/>
              </w:rPr>
              <w:t>контроля</w:t>
            </w:r>
          </w:p>
          <w:p w:rsidR="00514311" w:rsidRPr="006D0C79" w:rsidRDefault="00514311" w:rsidP="006D0C79">
            <w:pPr>
              <w:jc w:val="center"/>
              <w:rPr>
                <w:b/>
              </w:rPr>
            </w:pPr>
            <w:r w:rsidRPr="006D0C79">
              <w:rPr>
                <w:b/>
              </w:rPr>
              <w:t>усвоения</w:t>
            </w:r>
          </w:p>
          <w:p w:rsidR="00514311" w:rsidRPr="006D0C79" w:rsidRDefault="00514311" w:rsidP="006D0C79">
            <w:pPr>
              <w:jc w:val="center"/>
              <w:rPr>
                <w:b/>
              </w:rPr>
            </w:pPr>
            <w:r w:rsidRPr="006D0C79">
              <w:rPr>
                <w:b/>
              </w:rPr>
              <w:t>знаний</w:t>
            </w:r>
          </w:p>
        </w:tc>
      </w:tr>
      <w:tr w:rsidR="00514311" w:rsidRPr="006D0C79" w:rsidTr="004B1446">
        <w:trPr>
          <w:trHeight w:val="1414"/>
        </w:trPr>
        <w:tc>
          <w:tcPr>
            <w:tcW w:w="567" w:type="dxa"/>
            <w:vAlign w:val="center"/>
          </w:tcPr>
          <w:p w:rsidR="00514311" w:rsidRPr="006D0C79" w:rsidRDefault="00514311">
            <w:pPr>
              <w:jc w:val="both"/>
            </w:pPr>
            <w:r w:rsidRPr="006D0C79">
              <w:t>1</w:t>
            </w:r>
          </w:p>
        </w:tc>
        <w:tc>
          <w:tcPr>
            <w:tcW w:w="1985" w:type="dxa"/>
            <w:vAlign w:val="center"/>
          </w:tcPr>
          <w:p w:rsidR="00514311" w:rsidRPr="006D0C79" w:rsidRDefault="00514311">
            <w:r w:rsidRPr="006D0C79">
              <w:t>Общая характеристика предпринимательства и предпринимательской деятельности</w:t>
            </w:r>
          </w:p>
        </w:tc>
        <w:tc>
          <w:tcPr>
            <w:tcW w:w="3544" w:type="dxa"/>
            <w:vAlign w:val="center"/>
          </w:tcPr>
          <w:p w:rsidR="00514311" w:rsidRPr="006D0C79" w:rsidRDefault="00514311" w:rsidP="006E761F">
            <w:pPr>
              <w:snapToGrid w:val="0"/>
              <w:rPr>
                <w:b/>
              </w:rPr>
            </w:pPr>
            <w:r w:rsidRPr="006D0C79">
              <w:t xml:space="preserve">Тема: </w:t>
            </w:r>
            <w:r w:rsidRPr="006D0C79">
              <w:rPr>
                <w:b/>
              </w:rPr>
              <w:t>Общая характеристика предпринимательства</w:t>
            </w:r>
          </w:p>
          <w:p w:rsidR="00514311" w:rsidRPr="006D0C79" w:rsidRDefault="00514311" w:rsidP="006E761F">
            <w:pPr>
              <w:snapToGrid w:val="0"/>
              <w:rPr>
                <w:i/>
              </w:rPr>
            </w:pPr>
            <w:r w:rsidRPr="006D0C79">
              <w:rPr>
                <w:i/>
              </w:rPr>
              <w:t>Вопросы для обсуждения</w:t>
            </w:r>
          </w:p>
          <w:p w:rsidR="00514311" w:rsidRPr="006D0C79" w:rsidRDefault="00514311" w:rsidP="006E761F">
            <w:r w:rsidRPr="006D0C79">
              <w:rPr>
                <w:bCs/>
              </w:rPr>
              <w:t>1. Понятие и функции предпринимательства</w:t>
            </w:r>
          </w:p>
          <w:p w:rsidR="00514311" w:rsidRPr="006D0C79" w:rsidRDefault="00514311" w:rsidP="006E761F">
            <w:r w:rsidRPr="006D0C79">
              <w:rPr>
                <w:bCs/>
              </w:rPr>
              <w:t>2. Виды предпринимательства</w:t>
            </w:r>
          </w:p>
          <w:p w:rsidR="00514311" w:rsidRPr="003B5024" w:rsidRDefault="00514311" w:rsidP="00EB6010">
            <w:pPr>
              <w:jc w:val="both"/>
              <w:rPr>
                <w:lang w:val="en-US"/>
              </w:rPr>
            </w:pPr>
            <w:r w:rsidRPr="006D0C79">
              <w:rPr>
                <w:b/>
                <w:bCs/>
                <w:i/>
              </w:rPr>
              <w:t>Литература:</w:t>
            </w:r>
            <w:r w:rsidRPr="006D0C79">
              <w:rPr>
                <w:bCs/>
              </w:rPr>
              <w:t>1</w:t>
            </w:r>
            <w:r>
              <w:rPr>
                <w:bCs/>
              </w:rPr>
              <w:t>,2</w:t>
            </w:r>
          </w:p>
        </w:tc>
        <w:tc>
          <w:tcPr>
            <w:tcW w:w="1134" w:type="dxa"/>
          </w:tcPr>
          <w:p w:rsidR="00514311" w:rsidRPr="006D0C79" w:rsidRDefault="00514311">
            <w:pPr>
              <w:jc w:val="both"/>
            </w:pPr>
            <w:r>
              <w:t>ОПК-4</w:t>
            </w:r>
          </w:p>
          <w:p w:rsidR="00514311" w:rsidRPr="006D0C79" w:rsidRDefault="00514311">
            <w:pPr>
              <w:jc w:val="both"/>
            </w:pPr>
          </w:p>
        </w:tc>
        <w:tc>
          <w:tcPr>
            <w:tcW w:w="2126" w:type="dxa"/>
            <w:vAlign w:val="center"/>
          </w:tcPr>
          <w:p w:rsidR="00514311" w:rsidRPr="006D0C79" w:rsidRDefault="00514311">
            <w:pPr>
              <w:jc w:val="both"/>
            </w:pPr>
            <w:r w:rsidRPr="006D0C79">
              <w:t xml:space="preserve">Опрос, дискуссия, </w:t>
            </w:r>
          </w:p>
          <w:p w:rsidR="00514311" w:rsidRPr="006D0C79" w:rsidRDefault="00514311">
            <w:pPr>
              <w:jc w:val="both"/>
            </w:pPr>
            <w:r w:rsidRPr="006D0C79">
              <w:t>выполнение практического задания (эссе)</w:t>
            </w:r>
          </w:p>
        </w:tc>
      </w:tr>
      <w:tr w:rsidR="00514311" w:rsidRPr="006D0C79" w:rsidTr="004B1446">
        <w:tc>
          <w:tcPr>
            <w:tcW w:w="567" w:type="dxa"/>
          </w:tcPr>
          <w:p w:rsidR="00514311" w:rsidRPr="006D0C79" w:rsidRDefault="00514311">
            <w:pPr>
              <w:jc w:val="both"/>
            </w:pPr>
            <w:r w:rsidRPr="006D0C79">
              <w:t>2</w:t>
            </w:r>
          </w:p>
        </w:tc>
        <w:tc>
          <w:tcPr>
            <w:tcW w:w="1985" w:type="dxa"/>
          </w:tcPr>
          <w:p w:rsidR="00514311" w:rsidRPr="006D0C79" w:rsidRDefault="00514311" w:rsidP="00A06596">
            <w:pPr>
              <w:rPr>
                <w:b/>
              </w:rPr>
            </w:pPr>
            <w:r w:rsidRPr="006D0C79">
              <w:t>Субъекты и организационно-правовые формы предпринимательской деятельности</w:t>
            </w:r>
          </w:p>
          <w:p w:rsidR="00514311" w:rsidRPr="00DA4777" w:rsidRDefault="00514311">
            <w:pPr>
              <w:pStyle w:val="Heading2"/>
              <w:numPr>
                <w:ilvl w:val="0"/>
                <w:numId w:val="0"/>
              </w:numPr>
              <w:tabs>
                <w:tab w:val="left" w:pos="708"/>
              </w:tabs>
              <w:snapToGrid w:val="0"/>
              <w:jc w:val="left"/>
              <w:rPr>
                <w:i w:val="0"/>
              </w:rPr>
            </w:pPr>
          </w:p>
        </w:tc>
        <w:tc>
          <w:tcPr>
            <w:tcW w:w="3544" w:type="dxa"/>
          </w:tcPr>
          <w:p w:rsidR="00514311" w:rsidRPr="00DA4777" w:rsidRDefault="00514311">
            <w:pPr>
              <w:pStyle w:val="Heading2"/>
              <w:numPr>
                <w:ilvl w:val="0"/>
                <w:numId w:val="0"/>
              </w:numPr>
              <w:tabs>
                <w:tab w:val="left" w:pos="708"/>
              </w:tabs>
              <w:snapToGrid w:val="0"/>
              <w:jc w:val="both"/>
              <w:rPr>
                <w:b/>
                <w:i w:val="0"/>
              </w:rPr>
            </w:pPr>
            <w:r w:rsidRPr="00DA4777">
              <w:rPr>
                <w:i w:val="0"/>
                <w:iCs w:val="0"/>
              </w:rPr>
              <w:t>Тема</w:t>
            </w:r>
            <w:r w:rsidRPr="00DA4777">
              <w:rPr>
                <w:b/>
                <w:i w:val="0"/>
                <w:iCs w:val="0"/>
              </w:rPr>
              <w:t xml:space="preserve">: </w:t>
            </w:r>
            <w:r w:rsidRPr="00DA4777">
              <w:rPr>
                <w:b/>
                <w:i w:val="0"/>
              </w:rPr>
              <w:t>Субъекты и организационно-правовые формы предпринимательской деятельности</w:t>
            </w:r>
          </w:p>
          <w:p w:rsidR="00514311" w:rsidRPr="006D0C79" w:rsidRDefault="00514311" w:rsidP="008F1EF8">
            <w:pPr>
              <w:snapToGrid w:val="0"/>
              <w:rPr>
                <w:i/>
              </w:rPr>
            </w:pPr>
            <w:r w:rsidRPr="006D0C79">
              <w:rPr>
                <w:i/>
              </w:rPr>
              <w:t>Вопросы для обсуждения</w:t>
            </w:r>
          </w:p>
          <w:p w:rsidR="00514311" w:rsidRPr="006D0C79" w:rsidRDefault="00514311" w:rsidP="001F7D8C">
            <w:r w:rsidRPr="006D0C79">
              <w:t>1.</w:t>
            </w:r>
            <w:r w:rsidRPr="006D0C79">
              <w:rPr>
                <w:bCs/>
                <w:iCs/>
              </w:rPr>
              <w:t>Частное предпринимательство: правовые формы его организации.</w:t>
            </w:r>
          </w:p>
          <w:p w:rsidR="00514311" w:rsidRPr="006D0C79" w:rsidRDefault="00514311">
            <w:r w:rsidRPr="006D0C79">
              <w:rPr>
                <w:bCs/>
                <w:iCs/>
              </w:rPr>
              <w:t>2. Этапы процесса образования юридического лица</w:t>
            </w:r>
          </w:p>
          <w:p w:rsidR="00514311" w:rsidRPr="006D0C79" w:rsidRDefault="00514311" w:rsidP="00EB6010">
            <w:pPr>
              <w:jc w:val="both"/>
            </w:pPr>
            <w:r w:rsidRPr="006D0C79">
              <w:rPr>
                <w:b/>
                <w:bCs/>
                <w:i/>
                <w:iCs/>
              </w:rPr>
              <w:t>Литература:</w:t>
            </w:r>
            <w:r w:rsidRPr="003B5024">
              <w:rPr>
                <w:bCs/>
                <w:iCs/>
              </w:rPr>
              <w:t>1,2</w:t>
            </w:r>
          </w:p>
        </w:tc>
        <w:tc>
          <w:tcPr>
            <w:tcW w:w="1134" w:type="dxa"/>
          </w:tcPr>
          <w:p w:rsidR="00514311" w:rsidRPr="006D0C79" w:rsidRDefault="00514311" w:rsidP="00435E25">
            <w:pPr>
              <w:jc w:val="both"/>
            </w:pPr>
            <w:r>
              <w:t>ОПК-4</w:t>
            </w:r>
          </w:p>
          <w:p w:rsidR="00514311" w:rsidRPr="006D0C79" w:rsidRDefault="00514311" w:rsidP="00435E25">
            <w:pPr>
              <w:jc w:val="both"/>
            </w:pPr>
          </w:p>
          <w:p w:rsidR="00514311" w:rsidRPr="006D0C79" w:rsidRDefault="00514311">
            <w:pPr>
              <w:jc w:val="both"/>
            </w:pPr>
          </w:p>
        </w:tc>
        <w:tc>
          <w:tcPr>
            <w:tcW w:w="2126" w:type="dxa"/>
          </w:tcPr>
          <w:p w:rsidR="00514311" w:rsidRPr="006D0C79" w:rsidRDefault="00514311">
            <w:pPr>
              <w:jc w:val="both"/>
            </w:pPr>
            <w:r w:rsidRPr="006D0C79">
              <w:t xml:space="preserve">Устный опрос, дискуссия, </w:t>
            </w:r>
          </w:p>
          <w:p w:rsidR="00514311" w:rsidRPr="006D0C79" w:rsidRDefault="00514311">
            <w:pPr>
              <w:jc w:val="both"/>
            </w:pPr>
            <w:r w:rsidRPr="006D0C79">
              <w:t>тестирование</w:t>
            </w:r>
          </w:p>
        </w:tc>
      </w:tr>
      <w:tr w:rsidR="00514311" w:rsidRPr="006D0C79" w:rsidTr="004B1446">
        <w:tc>
          <w:tcPr>
            <w:tcW w:w="567" w:type="dxa"/>
          </w:tcPr>
          <w:p w:rsidR="00514311" w:rsidRPr="006D0C79" w:rsidRDefault="00514311">
            <w:pPr>
              <w:jc w:val="both"/>
            </w:pPr>
            <w:r w:rsidRPr="006D0C79">
              <w:t>3</w:t>
            </w:r>
          </w:p>
        </w:tc>
        <w:tc>
          <w:tcPr>
            <w:tcW w:w="1985" w:type="dxa"/>
          </w:tcPr>
          <w:p w:rsidR="00514311" w:rsidRPr="006D0C79" w:rsidRDefault="00514311" w:rsidP="00A06596">
            <w:pPr>
              <w:snapToGrid w:val="0"/>
              <w:spacing w:before="100" w:beforeAutospacing="1" w:after="100" w:afterAutospacing="1"/>
            </w:pPr>
            <w:r w:rsidRPr="006D0C79">
              <w:t xml:space="preserve">Малое </w:t>
            </w:r>
            <w:r>
              <w:t xml:space="preserve">и среднее </w:t>
            </w:r>
            <w:r w:rsidRPr="006D0C79">
              <w:t>предпринимательство</w:t>
            </w:r>
          </w:p>
        </w:tc>
        <w:tc>
          <w:tcPr>
            <w:tcW w:w="3544" w:type="dxa"/>
          </w:tcPr>
          <w:p w:rsidR="00514311" w:rsidRPr="006D0C79" w:rsidRDefault="00514311">
            <w:pPr>
              <w:snapToGrid w:val="0"/>
              <w:rPr>
                <w:b/>
                <w:bCs/>
              </w:rPr>
            </w:pPr>
            <w:r w:rsidRPr="006D0C79">
              <w:rPr>
                <w:bCs/>
              </w:rPr>
              <w:t xml:space="preserve">Тема: </w:t>
            </w:r>
            <w:r w:rsidRPr="006D0C79">
              <w:rPr>
                <w:b/>
                <w:bCs/>
              </w:rPr>
              <w:t>Понятие, признаки и механизм деятельности предприятий малого бизнеса</w:t>
            </w:r>
          </w:p>
          <w:p w:rsidR="00514311" w:rsidRPr="006D0C79" w:rsidRDefault="00514311" w:rsidP="008F1EF8">
            <w:pPr>
              <w:snapToGrid w:val="0"/>
              <w:rPr>
                <w:i/>
              </w:rPr>
            </w:pPr>
            <w:r w:rsidRPr="006D0C79">
              <w:rPr>
                <w:i/>
              </w:rPr>
              <w:t>Вопросы для обсуждения</w:t>
            </w:r>
          </w:p>
          <w:p w:rsidR="00514311" w:rsidRPr="006D0C79" w:rsidRDefault="00514311">
            <w:r w:rsidRPr="006D0C79">
              <w:rPr>
                <w:bCs/>
              </w:rPr>
              <w:t>1.Собственность и предпринимательство</w:t>
            </w:r>
          </w:p>
          <w:p w:rsidR="00514311" w:rsidRPr="006D0C79" w:rsidRDefault="00514311">
            <w:pPr>
              <w:jc w:val="both"/>
              <w:rPr>
                <w:bCs/>
              </w:rPr>
            </w:pPr>
            <w:r w:rsidRPr="006D0C79">
              <w:rPr>
                <w:bCs/>
              </w:rPr>
              <w:t>2.Порядок формирования имущественной основы предпринимательской деятельности малых предприятий</w:t>
            </w:r>
          </w:p>
          <w:p w:rsidR="00514311" w:rsidRPr="006D0C79" w:rsidRDefault="00514311" w:rsidP="00EB6010">
            <w:pPr>
              <w:jc w:val="both"/>
            </w:pPr>
            <w:r w:rsidRPr="006D0C79">
              <w:rPr>
                <w:b/>
                <w:bCs/>
                <w:i/>
              </w:rPr>
              <w:t>Литература:</w:t>
            </w:r>
            <w:r w:rsidRPr="003B5024">
              <w:rPr>
                <w:bCs/>
              </w:rPr>
              <w:t>1,2</w:t>
            </w:r>
            <w:r>
              <w:rPr>
                <w:bCs/>
              </w:rPr>
              <w:t>,3</w:t>
            </w:r>
          </w:p>
        </w:tc>
        <w:tc>
          <w:tcPr>
            <w:tcW w:w="1134" w:type="dxa"/>
          </w:tcPr>
          <w:p w:rsidR="00514311" w:rsidRPr="006D0C79" w:rsidRDefault="00514311" w:rsidP="00435E25">
            <w:pPr>
              <w:jc w:val="both"/>
            </w:pPr>
            <w:r>
              <w:t>ОПК-4</w:t>
            </w:r>
          </w:p>
          <w:p w:rsidR="00514311" w:rsidRPr="006D0C79" w:rsidRDefault="00514311" w:rsidP="00435E25">
            <w:pPr>
              <w:jc w:val="both"/>
            </w:pPr>
          </w:p>
          <w:p w:rsidR="00514311" w:rsidRPr="006D0C79" w:rsidRDefault="00514311">
            <w:pPr>
              <w:jc w:val="both"/>
            </w:pPr>
          </w:p>
        </w:tc>
        <w:tc>
          <w:tcPr>
            <w:tcW w:w="2126" w:type="dxa"/>
          </w:tcPr>
          <w:p w:rsidR="00514311" w:rsidRPr="006D0C79" w:rsidRDefault="00514311">
            <w:r w:rsidRPr="006D0C79">
              <w:t xml:space="preserve">Опрос, доклады  (сообщения), </w:t>
            </w:r>
          </w:p>
          <w:p w:rsidR="00514311" w:rsidRPr="006D0C79" w:rsidRDefault="00514311">
            <w:r w:rsidRPr="006D0C79">
              <w:t>презентации выполнение самостоятельного задания</w:t>
            </w:r>
          </w:p>
        </w:tc>
      </w:tr>
      <w:tr w:rsidR="00514311" w:rsidRPr="006D0C79" w:rsidTr="004B1446">
        <w:tc>
          <w:tcPr>
            <w:tcW w:w="567" w:type="dxa"/>
          </w:tcPr>
          <w:p w:rsidR="00514311" w:rsidRPr="006D0C79" w:rsidRDefault="00514311">
            <w:pPr>
              <w:jc w:val="both"/>
            </w:pPr>
            <w:r w:rsidRPr="006D0C79">
              <w:t>4</w:t>
            </w:r>
          </w:p>
        </w:tc>
        <w:tc>
          <w:tcPr>
            <w:tcW w:w="1985" w:type="dxa"/>
          </w:tcPr>
          <w:p w:rsidR="00514311" w:rsidRPr="006D0C79" w:rsidRDefault="00514311">
            <w:r w:rsidRPr="006D0C79">
              <w:t>Система налогообложения организаций и индивидуального предпринимательства в РФ</w:t>
            </w:r>
          </w:p>
        </w:tc>
        <w:tc>
          <w:tcPr>
            <w:tcW w:w="3544" w:type="dxa"/>
          </w:tcPr>
          <w:p w:rsidR="00514311" w:rsidRPr="006D0C79" w:rsidRDefault="00514311" w:rsidP="006E761F">
            <w:pPr>
              <w:snapToGrid w:val="0"/>
              <w:rPr>
                <w:b/>
              </w:rPr>
            </w:pPr>
            <w:r w:rsidRPr="006D0C79">
              <w:rPr>
                <w:bCs/>
              </w:rPr>
              <w:t xml:space="preserve">Тема: </w:t>
            </w:r>
            <w:r w:rsidRPr="006D0C79">
              <w:rPr>
                <w:b/>
              </w:rPr>
              <w:t>Система налогообложения организаций и индивидуального предпринимательства в РФ</w:t>
            </w:r>
          </w:p>
          <w:p w:rsidR="00514311" w:rsidRPr="006D0C79" w:rsidRDefault="00514311" w:rsidP="008F1EF8">
            <w:pPr>
              <w:snapToGrid w:val="0"/>
              <w:rPr>
                <w:i/>
              </w:rPr>
            </w:pPr>
            <w:r w:rsidRPr="006D0C79">
              <w:rPr>
                <w:i/>
              </w:rPr>
              <w:t>Вопросы для обсуждения</w:t>
            </w:r>
          </w:p>
          <w:p w:rsidR="00514311" w:rsidRPr="00DA4777" w:rsidRDefault="00514311">
            <w:pPr>
              <w:pStyle w:val="BodyText"/>
              <w:spacing w:after="0"/>
              <w:jc w:val="both"/>
            </w:pPr>
            <w:r w:rsidRPr="00DA4777">
              <w:rPr>
                <w:bCs/>
              </w:rPr>
              <w:t>1.Налоговая политика государства в отношении субъектов малого и среднего бизнеса.</w:t>
            </w:r>
          </w:p>
          <w:p w:rsidR="00514311" w:rsidRPr="006D0C79" w:rsidRDefault="00514311">
            <w:pPr>
              <w:jc w:val="both"/>
              <w:rPr>
                <w:bCs/>
              </w:rPr>
            </w:pPr>
            <w:r w:rsidRPr="006D0C79">
              <w:rPr>
                <w:bCs/>
              </w:rPr>
              <w:t>2. Ответственность предпринимателя за нарушение налогового законодательства</w:t>
            </w:r>
          </w:p>
          <w:p w:rsidR="00514311" w:rsidRPr="006D0C79" w:rsidRDefault="00514311" w:rsidP="00EB6010">
            <w:pPr>
              <w:jc w:val="both"/>
              <w:rPr>
                <w:i/>
              </w:rPr>
            </w:pPr>
            <w:r w:rsidRPr="006D0C79">
              <w:rPr>
                <w:b/>
                <w:bCs/>
                <w:i/>
              </w:rPr>
              <w:t>Литература</w:t>
            </w:r>
            <w:r>
              <w:rPr>
                <w:bCs/>
              </w:rPr>
              <w:t>: 1,2,6</w:t>
            </w:r>
          </w:p>
        </w:tc>
        <w:tc>
          <w:tcPr>
            <w:tcW w:w="1134" w:type="dxa"/>
          </w:tcPr>
          <w:p w:rsidR="00514311" w:rsidRPr="006D0C79" w:rsidRDefault="00514311" w:rsidP="00435E25">
            <w:pPr>
              <w:jc w:val="both"/>
            </w:pPr>
            <w:r>
              <w:t>ОПК-4</w:t>
            </w:r>
          </w:p>
          <w:p w:rsidR="00514311" w:rsidRPr="006D0C79" w:rsidRDefault="00514311" w:rsidP="00435E25">
            <w:pPr>
              <w:jc w:val="both"/>
            </w:pPr>
          </w:p>
          <w:p w:rsidR="00514311" w:rsidRPr="006D0C79" w:rsidRDefault="00514311">
            <w:pPr>
              <w:jc w:val="both"/>
            </w:pPr>
          </w:p>
        </w:tc>
        <w:tc>
          <w:tcPr>
            <w:tcW w:w="2126" w:type="dxa"/>
          </w:tcPr>
          <w:p w:rsidR="00514311" w:rsidRPr="006D0C79" w:rsidRDefault="00514311">
            <w:pPr>
              <w:jc w:val="both"/>
            </w:pPr>
            <w:r w:rsidRPr="006D0C79">
              <w:t>Устный опрос,  доклады  (сообщения),</w:t>
            </w:r>
          </w:p>
          <w:p w:rsidR="00514311" w:rsidRPr="006D0C79" w:rsidRDefault="00514311">
            <w:pPr>
              <w:jc w:val="both"/>
            </w:pPr>
            <w:r w:rsidRPr="006D0C79">
              <w:t>презентации</w:t>
            </w:r>
          </w:p>
          <w:p w:rsidR="00514311" w:rsidRPr="006D0C79" w:rsidRDefault="00514311">
            <w:pPr>
              <w:jc w:val="both"/>
            </w:pPr>
            <w:r w:rsidRPr="006D0C79">
              <w:t>разбор кейса,</w:t>
            </w:r>
          </w:p>
          <w:p w:rsidR="00514311" w:rsidRPr="006D0C79" w:rsidRDefault="00514311">
            <w:pPr>
              <w:jc w:val="both"/>
            </w:pPr>
            <w:r w:rsidRPr="006D0C79">
              <w:t>эссе,</w:t>
            </w:r>
          </w:p>
          <w:p w:rsidR="00514311" w:rsidRPr="006D0C79" w:rsidRDefault="00514311">
            <w:pPr>
              <w:jc w:val="both"/>
            </w:pPr>
            <w:r w:rsidRPr="006D0C79">
              <w:t>тестирование</w:t>
            </w:r>
          </w:p>
        </w:tc>
      </w:tr>
      <w:tr w:rsidR="00514311" w:rsidRPr="006D0C79" w:rsidTr="004B1446">
        <w:tc>
          <w:tcPr>
            <w:tcW w:w="567" w:type="dxa"/>
          </w:tcPr>
          <w:p w:rsidR="00514311" w:rsidRPr="006D0C79" w:rsidRDefault="00514311">
            <w:pPr>
              <w:jc w:val="both"/>
            </w:pPr>
            <w:r w:rsidRPr="006D0C79">
              <w:t>5</w:t>
            </w:r>
          </w:p>
        </w:tc>
        <w:tc>
          <w:tcPr>
            <w:tcW w:w="1985" w:type="dxa"/>
          </w:tcPr>
          <w:p w:rsidR="00514311" w:rsidRPr="006D0C79" w:rsidRDefault="00514311" w:rsidP="006971B8">
            <w:pPr>
              <w:jc w:val="both"/>
            </w:pPr>
            <w:r w:rsidRPr="006D0C79">
              <w:t>Основы бизнес - планирования предпринимательской деятельности</w:t>
            </w:r>
          </w:p>
          <w:p w:rsidR="00514311" w:rsidRPr="006D0C79" w:rsidRDefault="00514311"/>
        </w:tc>
        <w:tc>
          <w:tcPr>
            <w:tcW w:w="3544" w:type="dxa"/>
          </w:tcPr>
          <w:p w:rsidR="00514311" w:rsidRDefault="00514311" w:rsidP="003954F9">
            <w:pPr>
              <w:jc w:val="both"/>
              <w:rPr>
                <w:b/>
              </w:rPr>
            </w:pPr>
            <w:r w:rsidRPr="006D0C79">
              <w:t xml:space="preserve">Тема: </w:t>
            </w:r>
            <w:r w:rsidRPr="006D0C79">
              <w:rPr>
                <w:b/>
              </w:rPr>
              <w:t>Основы бизнес - планирования предпринимательской деятельности</w:t>
            </w:r>
          </w:p>
          <w:p w:rsidR="00514311" w:rsidRPr="006D0C79" w:rsidRDefault="00514311" w:rsidP="006E761F">
            <w:pPr>
              <w:snapToGrid w:val="0"/>
              <w:rPr>
                <w:i/>
              </w:rPr>
            </w:pPr>
            <w:r w:rsidRPr="006D0C79">
              <w:rPr>
                <w:i/>
              </w:rPr>
              <w:t>Вопросы для обсуждения</w:t>
            </w:r>
          </w:p>
          <w:p w:rsidR="00514311" w:rsidRPr="006D0C79" w:rsidRDefault="00514311">
            <w:pPr>
              <w:snapToGrid w:val="0"/>
              <w:jc w:val="both"/>
            </w:pPr>
            <w:r w:rsidRPr="006D0C79">
              <w:t xml:space="preserve">1.Формирование основных разделов </w:t>
            </w:r>
            <w:r w:rsidRPr="006D0C79">
              <w:rPr>
                <w:rStyle w:val="grame"/>
              </w:rPr>
              <w:t>бизнес-планирования</w:t>
            </w:r>
            <w:r w:rsidRPr="006D0C79">
              <w:t>.</w:t>
            </w:r>
          </w:p>
          <w:p w:rsidR="00514311" w:rsidRPr="006D0C79" w:rsidRDefault="00514311" w:rsidP="003954F9">
            <w:r w:rsidRPr="006D0C79">
              <w:t xml:space="preserve">2. Оценка предпринимательских рисков </w:t>
            </w:r>
            <w:r w:rsidRPr="006D0C79">
              <w:rPr>
                <w:bCs/>
              </w:rPr>
              <w:t>и основные способы их снижения.</w:t>
            </w:r>
          </w:p>
          <w:p w:rsidR="00514311" w:rsidRPr="006D0C79" w:rsidRDefault="00514311" w:rsidP="00EB6010">
            <w:pPr>
              <w:jc w:val="both"/>
            </w:pPr>
            <w:r w:rsidRPr="006D0C79">
              <w:rPr>
                <w:b/>
                <w:i/>
              </w:rPr>
              <w:t>Литература:</w:t>
            </w:r>
            <w:r>
              <w:t>1,2,</w:t>
            </w:r>
          </w:p>
        </w:tc>
        <w:tc>
          <w:tcPr>
            <w:tcW w:w="1134" w:type="dxa"/>
          </w:tcPr>
          <w:p w:rsidR="00514311" w:rsidRPr="006D0C79" w:rsidRDefault="00514311" w:rsidP="00435E25">
            <w:pPr>
              <w:jc w:val="both"/>
            </w:pPr>
            <w:r>
              <w:t>ОПК-4</w:t>
            </w:r>
          </w:p>
          <w:p w:rsidR="00514311" w:rsidRPr="006D0C79" w:rsidRDefault="00514311" w:rsidP="00435E25">
            <w:pPr>
              <w:jc w:val="both"/>
            </w:pPr>
          </w:p>
          <w:p w:rsidR="00514311" w:rsidRPr="006D0C79" w:rsidRDefault="00514311">
            <w:pPr>
              <w:jc w:val="both"/>
            </w:pPr>
          </w:p>
        </w:tc>
        <w:tc>
          <w:tcPr>
            <w:tcW w:w="2126" w:type="dxa"/>
          </w:tcPr>
          <w:p w:rsidR="00514311" w:rsidRPr="006D0C79" w:rsidRDefault="00514311">
            <w:pPr>
              <w:jc w:val="both"/>
            </w:pPr>
            <w:r w:rsidRPr="006D0C79">
              <w:t>Решение ситуационных задач, выполнение самостоятельного задания,</w:t>
            </w:r>
          </w:p>
          <w:p w:rsidR="00514311" w:rsidRPr="006D0C79" w:rsidRDefault="00514311">
            <w:pPr>
              <w:jc w:val="both"/>
            </w:pPr>
            <w:r w:rsidRPr="006D0C79">
              <w:t>презентации</w:t>
            </w:r>
          </w:p>
        </w:tc>
      </w:tr>
      <w:tr w:rsidR="00514311" w:rsidRPr="006D0C79" w:rsidTr="004B1446">
        <w:tc>
          <w:tcPr>
            <w:tcW w:w="567" w:type="dxa"/>
          </w:tcPr>
          <w:p w:rsidR="00514311" w:rsidRPr="006D0C79" w:rsidRDefault="00514311" w:rsidP="003954F9">
            <w:pPr>
              <w:jc w:val="both"/>
            </w:pPr>
            <w:r w:rsidRPr="006D0C79">
              <w:t>6</w:t>
            </w:r>
          </w:p>
        </w:tc>
        <w:tc>
          <w:tcPr>
            <w:tcW w:w="1985" w:type="dxa"/>
          </w:tcPr>
          <w:p w:rsidR="00514311" w:rsidRPr="006D0C79" w:rsidRDefault="00514311" w:rsidP="00B27377">
            <w:r w:rsidRPr="006D0C79">
              <w:t>Особенности предпринимательской деятельности в сфере СКС</w:t>
            </w:r>
          </w:p>
        </w:tc>
        <w:tc>
          <w:tcPr>
            <w:tcW w:w="3544" w:type="dxa"/>
          </w:tcPr>
          <w:p w:rsidR="00514311" w:rsidRDefault="00514311" w:rsidP="006E761F">
            <w:pPr>
              <w:snapToGrid w:val="0"/>
              <w:rPr>
                <w:b/>
              </w:rPr>
            </w:pPr>
            <w:r w:rsidRPr="006D0C79">
              <w:t xml:space="preserve">Тема: </w:t>
            </w:r>
            <w:r w:rsidRPr="006D0C79">
              <w:rPr>
                <w:b/>
              </w:rPr>
              <w:t>Особенности предпринимательской деятельности в сфере СКС</w:t>
            </w:r>
          </w:p>
          <w:p w:rsidR="00514311" w:rsidRPr="006D0C79" w:rsidRDefault="00514311" w:rsidP="006E761F">
            <w:pPr>
              <w:snapToGrid w:val="0"/>
              <w:rPr>
                <w:i/>
              </w:rPr>
            </w:pPr>
            <w:r w:rsidRPr="006D0C79">
              <w:rPr>
                <w:i/>
              </w:rPr>
              <w:t>Вопросы для обсуждения</w:t>
            </w:r>
          </w:p>
          <w:p w:rsidR="00514311" w:rsidRPr="006D0C79" w:rsidRDefault="00514311" w:rsidP="003954F9">
            <w:pPr>
              <w:jc w:val="both"/>
            </w:pPr>
            <w:r w:rsidRPr="006D0C79">
              <w:rPr>
                <w:color w:val="000000"/>
              </w:rPr>
              <w:t xml:space="preserve">1.Формирование понятий «интеллектуальная собственность» и «интеллектуальная деятельность». </w:t>
            </w:r>
          </w:p>
          <w:p w:rsidR="00514311" w:rsidRPr="006D0C79" w:rsidRDefault="00514311" w:rsidP="003954F9">
            <w:pPr>
              <w:jc w:val="both"/>
              <w:rPr>
                <w:color w:val="000000"/>
              </w:rPr>
            </w:pPr>
            <w:r w:rsidRPr="006D0C79">
              <w:rPr>
                <w:color w:val="000000"/>
              </w:rPr>
              <w:t>2.</w:t>
            </w:r>
            <w:r w:rsidRPr="006D0C79">
              <w:t>Сущность культуры предпринимательства.</w:t>
            </w:r>
          </w:p>
          <w:p w:rsidR="00514311" w:rsidRPr="006D0C79" w:rsidRDefault="00514311" w:rsidP="00EB6010">
            <w:pPr>
              <w:jc w:val="both"/>
            </w:pPr>
            <w:r w:rsidRPr="006D0C79">
              <w:rPr>
                <w:b/>
                <w:i/>
                <w:color w:val="000000"/>
              </w:rPr>
              <w:t xml:space="preserve">Литература: </w:t>
            </w:r>
            <w:r w:rsidRPr="006D0C79">
              <w:rPr>
                <w:color w:val="000000"/>
              </w:rPr>
              <w:t>1</w:t>
            </w:r>
            <w:r>
              <w:rPr>
                <w:color w:val="000000"/>
              </w:rPr>
              <w:t>-7</w:t>
            </w:r>
          </w:p>
        </w:tc>
        <w:tc>
          <w:tcPr>
            <w:tcW w:w="1134" w:type="dxa"/>
          </w:tcPr>
          <w:p w:rsidR="00514311" w:rsidRPr="006D0C79" w:rsidRDefault="00514311" w:rsidP="003954F9">
            <w:pPr>
              <w:jc w:val="both"/>
            </w:pPr>
            <w:r>
              <w:t>ОПК-4</w:t>
            </w:r>
          </w:p>
          <w:p w:rsidR="00514311" w:rsidRPr="006D0C79" w:rsidRDefault="00514311" w:rsidP="003954F9">
            <w:pPr>
              <w:jc w:val="both"/>
            </w:pPr>
          </w:p>
          <w:p w:rsidR="00514311" w:rsidRPr="006D0C79" w:rsidRDefault="00514311" w:rsidP="003954F9">
            <w:pPr>
              <w:jc w:val="both"/>
            </w:pPr>
          </w:p>
        </w:tc>
        <w:tc>
          <w:tcPr>
            <w:tcW w:w="2126" w:type="dxa"/>
          </w:tcPr>
          <w:p w:rsidR="00514311" w:rsidRPr="006D0C79" w:rsidRDefault="00514311" w:rsidP="003954F9">
            <w:pPr>
              <w:jc w:val="both"/>
            </w:pPr>
            <w:r w:rsidRPr="006D0C79">
              <w:t>Подготовка докладов и сообщений,</w:t>
            </w:r>
          </w:p>
          <w:p w:rsidR="00514311" w:rsidRPr="006D0C79" w:rsidRDefault="00514311" w:rsidP="003954F9">
            <w:pPr>
              <w:jc w:val="both"/>
            </w:pPr>
            <w:r w:rsidRPr="006D0C79">
              <w:t>презентации итоговая дискуссия</w:t>
            </w:r>
          </w:p>
        </w:tc>
      </w:tr>
    </w:tbl>
    <w:p w:rsidR="00514311" w:rsidRPr="004B1446" w:rsidRDefault="00514311" w:rsidP="006A0306">
      <w:pPr>
        <w:jc w:val="both"/>
      </w:pPr>
    </w:p>
    <w:p w:rsidR="00514311" w:rsidRPr="004B1446" w:rsidRDefault="00514311" w:rsidP="004B1446">
      <w:pPr>
        <w:pStyle w:val="Heading2"/>
        <w:numPr>
          <w:ilvl w:val="0"/>
          <w:numId w:val="0"/>
        </w:numPr>
        <w:ind w:left="576" w:hanging="576"/>
        <w:jc w:val="left"/>
        <w:rPr>
          <w:b/>
          <w:i w:val="0"/>
        </w:rPr>
      </w:pPr>
      <w:bookmarkStart w:id="7" w:name="_Toc398033661"/>
      <w:r w:rsidRPr="004B1446">
        <w:rPr>
          <w:b/>
          <w:i w:val="0"/>
        </w:rPr>
        <w:t>7. Образовательные технологии</w:t>
      </w:r>
      <w:bookmarkEnd w:id="7"/>
    </w:p>
    <w:p w:rsidR="00514311" w:rsidRPr="000F11C8" w:rsidRDefault="00514311" w:rsidP="000F11C8">
      <w:pPr>
        <w:widowControl w:val="0"/>
        <w:ind w:firstLine="576"/>
        <w:jc w:val="both"/>
        <w:rPr>
          <w:bCs/>
          <w:iCs/>
        </w:rPr>
      </w:pPr>
      <w:r w:rsidRPr="000F11C8">
        <w:rPr>
          <w:bCs/>
          <w:iCs/>
        </w:rP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80"/>
        <w:gridCol w:w="1971"/>
        <w:gridCol w:w="1819"/>
      </w:tblGrid>
      <w:tr w:rsidR="00514311" w:rsidRPr="008117D0" w:rsidTr="004B1446">
        <w:trPr>
          <w:jc w:val="center"/>
        </w:trPr>
        <w:tc>
          <w:tcPr>
            <w:tcW w:w="5580" w:type="dxa"/>
            <w:vAlign w:val="center"/>
          </w:tcPr>
          <w:p w:rsidR="00514311" w:rsidRPr="008117D0" w:rsidRDefault="00514311" w:rsidP="008117D0">
            <w:pPr>
              <w:jc w:val="center"/>
              <w:rPr>
                <w:b/>
              </w:rPr>
            </w:pPr>
          </w:p>
          <w:p w:rsidR="00514311" w:rsidRPr="008117D0" w:rsidRDefault="00514311" w:rsidP="008117D0">
            <w:pPr>
              <w:jc w:val="center"/>
              <w:rPr>
                <w:b/>
              </w:rPr>
            </w:pPr>
            <w:r w:rsidRPr="008117D0">
              <w:rPr>
                <w:b/>
              </w:rPr>
              <w:t>Методы / Формы</w:t>
            </w:r>
          </w:p>
          <w:p w:rsidR="00514311" w:rsidRPr="008117D0" w:rsidRDefault="00514311" w:rsidP="008117D0">
            <w:pPr>
              <w:jc w:val="center"/>
              <w:rPr>
                <w:b/>
              </w:rPr>
            </w:pPr>
          </w:p>
        </w:tc>
        <w:tc>
          <w:tcPr>
            <w:tcW w:w="1971" w:type="dxa"/>
            <w:vAlign w:val="center"/>
          </w:tcPr>
          <w:p w:rsidR="00514311" w:rsidRPr="008117D0" w:rsidRDefault="00514311" w:rsidP="008117D0">
            <w:pPr>
              <w:jc w:val="center"/>
              <w:rPr>
                <w:b/>
              </w:rPr>
            </w:pPr>
            <w:r w:rsidRPr="008117D0">
              <w:rPr>
                <w:b/>
              </w:rPr>
              <w:t>Лекции (Л)</w:t>
            </w:r>
          </w:p>
        </w:tc>
        <w:tc>
          <w:tcPr>
            <w:tcW w:w="1819" w:type="dxa"/>
            <w:vAlign w:val="center"/>
          </w:tcPr>
          <w:p w:rsidR="00514311" w:rsidRPr="008117D0" w:rsidRDefault="00514311" w:rsidP="008117D0">
            <w:pPr>
              <w:jc w:val="center"/>
              <w:rPr>
                <w:b/>
              </w:rPr>
            </w:pPr>
            <w:r w:rsidRPr="008117D0">
              <w:rPr>
                <w:b/>
              </w:rPr>
              <w:t>Семинарские занятия (С)</w:t>
            </w:r>
          </w:p>
        </w:tc>
      </w:tr>
      <w:tr w:rsidR="00514311" w:rsidTr="004B1446">
        <w:trPr>
          <w:jc w:val="center"/>
        </w:trPr>
        <w:tc>
          <w:tcPr>
            <w:tcW w:w="5580" w:type="dxa"/>
          </w:tcPr>
          <w:p w:rsidR="00514311" w:rsidRDefault="00514311">
            <w:pPr>
              <w:jc w:val="both"/>
            </w:pPr>
            <w:r>
              <w:t>Диалого - дискуссионное обсуждение проблем</w:t>
            </w:r>
          </w:p>
        </w:tc>
        <w:tc>
          <w:tcPr>
            <w:tcW w:w="1971" w:type="dxa"/>
          </w:tcPr>
          <w:p w:rsidR="00514311" w:rsidRDefault="00514311" w:rsidP="008117D0">
            <w:pPr>
              <w:jc w:val="center"/>
            </w:pPr>
            <w:r>
              <w:t>+</w:t>
            </w:r>
          </w:p>
        </w:tc>
        <w:tc>
          <w:tcPr>
            <w:tcW w:w="1819" w:type="dxa"/>
          </w:tcPr>
          <w:p w:rsidR="00514311" w:rsidRDefault="00514311" w:rsidP="008117D0">
            <w:pPr>
              <w:jc w:val="center"/>
            </w:pPr>
            <w:r>
              <w:t>+</w:t>
            </w:r>
          </w:p>
        </w:tc>
      </w:tr>
      <w:tr w:rsidR="00514311" w:rsidTr="004B1446">
        <w:trPr>
          <w:jc w:val="center"/>
        </w:trPr>
        <w:tc>
          <w:tcPr>
            <w:tcW w:w="5580" w:type="dxa"/>
          </w:tcPr>
          <w:p w:rsidR="00514311" w:rsidRDefault="00514311">
            <w:pPr>
              <w:jc w:val="both"/>
            </w:pPr>
            <w:r>
              <w:t>Работа в команде</w:t>
            </w:r>
          </w:p>
        </w:tc>
        <w:tc>
          <w:tcPr>
            <w:tcW w:w="1971" w:type="dxa"/>
          </w:tcPr>
          <w:p w:rsidR="00514311" w:rsidRDefault="00514311" w:rsidP="008117D0">
            <w:pPr>
              <w:jc w:val="center"/>
            </w:pPr>
          </w:p>
        </w:tc>
        <w:tc>
          <w:tcPr>
            <w:tcW w:w="1819" w:type="dxa"/>
          </w:tcPr>
          <w:p w:rsidR="00514311" w:rsidRDefault="00514311" w:rsidP="008117D0">
            <w:pPr>
              <w:jc w:val="center"/>
            </w:pPr>
            <w:r>
              <w:t>+</w:t>
            </w:r>
          </w:p>
        </w:tc>
      </w:tr>
      <w:tr w:rsidR="00514311" w:rsidTr="004B1446">
        <w:trPr>
          <w:jc w:val="center"/>
        </w:trPr>
        <w:tc>
          <w:tcPr>
            <w:tcW w:w="5580" w:type="dxa"/>
          </w:tcPr>
          <w:p w:rsidR="00514311" w:rsidRDefault="00514311">
            <w:pPr>
              <w:jc w:val="both"/>
            </w:pPr>
            <w:r>
              <w:t>Case-study</w:t>
            </w:r>
          </w:p>
        </w:tc>
        <w:tc>
          <w:tcPr>
            <w:tcW w:w="1971" w:type="dxa"/>
          </w:tcPr>
          <w:p w:rsidR="00514311" w:rsidRDefault="00514311" w:rsidP="008117D0">
            <w:pPr>
              <w:jc w:val="center"/>
            </w:pPr>
          </w:p>
        </w:tc>
        <w:tc>
          <w:tcPr>
            <w:tcW w:w="1819" w:type="dxa"/>
          </w:tcPr>
          <w:p w:rsidR="00514311" w:rsidRDefault="00514311" w:rsidP="008117D0">
            <w:pPr>
              <w:jc w:val="center"/>
            </w:pPr>
            <w:r>
              <w:t>+</w:t>
            </w:r>
          </w:p>
        </w:tc>
      </w:tr>
      <w:tr w:rsidR="00514311" w:rsidTr="004B1446">
        <w:trPr>
          <w:jc w:val="center"/>
        </w:trPr>
        <w:tc>
          <w:tcPr>
            <w:tcW w:w="5580" w:type="dxa"/>
          </w:tcPr>
          <w:p w:rsidR="00514311" w:rsidRDefault="00514311">
            <w:pPr>
              <w:jc w:val="both"/>
            </w:pPr>
            <w:r>
              <w:t>Решение ситуационных задач</w:t>
            </w:r>
          </w:p>
        </w:tc>
        <w:tc>
          <w:tcPr>
            <w:tcW w:w="1971" w:type="dxa"/>
          </w:tcPr>
          <w:p w:rsidR="00514311" w:rsidRDefault="00514311" w:rsidP="008117D0">
            <w:pPr>
              <w:jc w:val="center"/>
            </w:pPr>
          </w:p>
        </w:tc>
        <w:tc>
          <w:tcPr>
            <w:tcW w:w="1819" w:type="dxa"/>
          </w:tcPr>
          <w:p w:rsidR="00514311" w:rsidRDefault="00514311" w:rsidP="008117D0">
            <w:pPr>
              <w:jc w:val="center"/>
            </w:pPr>
            <w:r>
              <w:t>+</w:t>
            </w:r>
          </w:p>
        </w:tc>
      </w:tr>
      <w:tr w:rsidR="00514311" w:rsidTr="004B1446">
        <w:trPr>
          <w:jc w:val="center"/>
        </w:trPr>
        <w:tc>
          <w:tcPr>
            <w:tcW w:w="5580" w:type="dxa"/>
          </w:tcPr>
          <w:p w:rsidR="00514311" w:rsidRDefault="00514311">
            <w:pPr>
              <w:jc w:val="both"/>
            </w:pPr>
            <w:r>
              <w:t>Поисковый метод (поиск материалов для написания рефератов и эссе, подготовки докладов и сообщений, сбор материалов для выполнения практических заданий)</w:t>
            </w:r>
          </w:p>
        </w:tc>
        <w:tc>
          <w:tcPr>
            <w:tcW w:w="1971" w:type="dxa"/>
          </w:tcPr>
          <w:p w:rsidR="00514311" w:rsidRDefault="00514311" w:rsidP="008117D0">
            <w:pPr>
              <w:jc w:val="center"/>
            </w:pPr>
          </w:p>
        </w:tc>
        <w:tc>
          <w:tcPr>
            <w:tcW w:w="1819" w:type="dxa"/>
          </w:tcPr>
          <w:p w:rsidR="00514311" w:rsidRDefault="00514311" w:rsidP="008117D0">
            <w:pPr>
              <w:jc w:val="center"/>
            </w:pPr>
            <w:r>
              <w:t>+</w:t>
            </w:r>
          </w:p>
        </w:tc>
      </w:tr>
    </w:tbl>
    <w:p w:rsidR="00514311" w:rsidRDefault="00514311" w:rsidP="006A0306">
      <w:pPr>
        <w:jc w:val="both"/>
        <w:rPr>
          <w:b/>
        </w:rPr>
      </w:pPr>
    </w:p>
    <w:p w:rsidR="00514311" w:rsidRPr="004B1446" w:rsidRDefault="00514311" w:rsidP="004B1446">
      <w:pPr>
        <w:pStyle w:val="Heading2"/>
        <w:numPr>
          <w:ilvl w:val="0"/>
          <w:numId w:val="0"/>
        </w:numPr>
        <w:tabs>
          <w:tab w:val="num" w:pos="576"/>
        </w:tabs>
        <w:ind w:left="576" w:hanging="576"/>
        <w:jc w:val="left"/>
        <w:rPr>
          <w:b/>
          <w:i w:val="0"/>
        </w:rPr>
      </w:pPr>
      <w:bookmarkStart w:id="8" w:name="_Toc398033662"/>
      <w:r w:rsidRPr="004B1446">
        <w:rPr>
          <w:b/>
          <w:i w:val="0"/>
        </w:rPr>
        <w:t>8. План  самостоятельной работы студентов</w:t>
      </w:r>
      <w:bookmarkEnd w:id="8"/>
    </w:p>
    <w:tbl>
      <w:tblPr>
        <w:tblW w:w="9305" w:type="dxa"/>
        <w:jc w:val="center"/>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58"/>
        <w:gridCol w:w="4678"/>
        <w:gridCol w:w="1869"/>
        <w:gridCol w:w="2100"/>
      </w:tblGrid>
      <w:tr w:rsidR="00514311" w:rsidRPr="008117D0" w:rsidTr="004B1446">
        <w:trPr>
          <w:jc w:val="center"/>
        </w:trPr>
        <w:tc>
          <w:tcPr>
            <w:tcW w:w="658" w:type="dxa"/>
          </w:tcPr>
          <w:p w:rsidR="00514311" w:rsidRPr="008117D0" w:rsidRDefault="00514311" w:rsidP="008117D0">
            <w:pPr>
              <w:jc w:val="center"/>
              <w:rPr>
                <w:b/>
              </w:rPr>
            </w:pPr>
            <w:r w:rsidRPr="008117D0">
              <w:rPr>
                <w:b/>
              </w:rPr>
              <w:t>№ п/п</w:t>
            </w:r>
          </w:p>
        </w:tc>
        <w:tc>
          <w:tcPr>
            <w:tcW w:w="4678" w:type="dxa"/>
          </w:tcPr>
          <w:p w:rsidR="00514311" w:rsidRPr="008117D0" w:rsidRDefault="00514311" w:rsidP="008117D0">
            <w:pPr>
              <w:jc w:val="center"/>
              <w:rPr>
                <w:b/>
              </w:rPr>
            </w:pPr>
          </w:p>
          <w:p w:rsidR="00514311" w:rsidRPr="008117D0" w:rsidRDefault="00514311" w:rsidP="008117D0">
            <w:pPr>
              <w:jc w:val="center"/>
              <w:rPr>
                <w:b/>
              </w:rPr>
            </w:pPr>
            <w:r w:rsidRPr="008117D0">
              <w:rPr>
                <w:b/>
              </w:rPr>
              <w:t>Содержание самостоятельной работы студентов</w:t>
            </w:r>
          </w:p>
        </w:tc>
        <w:tc>
          <w:tcPr>
            <w:tcW w:w="1869" w:type="dxa"/>
            <w:vAlign w:val="center"/>
          </w:tcPr>
          <w:p w:rsidR="00514311" w:rsidRPr="008117D0" w:rsidRDefault="00514311" w:rsidP="004B1446">
            <w:pPr>
              <w:jc w:val="center"/>
              <w:rPr>
                <w:b/>
              </w:rPr>
            </w:pPr>
            <w:r w:rsidRPr="008117D0">
              <w:rPr>
                <w:b/>
              </w:rPr>
              <w:t>Формируемые компетенции</w:t>
            </w:r>
          </w:p>
        </w:tc>
        <w:tc>
          <w:tcPr>
            <w:tcW w:w="2100" w:type="dxa"/>
            <w:vAlign w:val="center"/>
          </w:tcPr>
          <w:p w:rsidR="00514311" w:rsidRPr="008117D0" w:rsidRDefault="00514311" w:rsidP="008117D0">
            <w:pPr>
              <w:jc w:val="center"/>
              <w:rPr>
                <w:b/>
              </w:rPr>
            </w:pPr>
            <w:r w:rsidRPr="008117D0">
              <w:rPr>
                <w:b/>
              </w:rPr>
              <w:t>Форма отчетности студента</w:t>
            </w:r>
          </w:p>
        </w:tc>
      </w:tr>
      <w:tr w:rsidR="00514311" w:rsidTr="004B1446">
        <w:trPr>
          <w:jc w:val="center"/>
        </w:trPr>
        <w:tc>
          <w:tcPr>
            <w:tcW w:w="658" w:type="dxa"/>
          </w:tcPr>
          <w:p w:rsidR="00514311" w:rsidRDefault="00514311">
            <w:pPr>
              <w:jc w:val="both"/>
            </w:pPr>
            <w:r>
              <w:t>1</w:t>
            </w:r>
          </w:p>
        </w:tc>
        <w:tc>
          <w:tcPr>
            <w:tcW w:w="4678" w:type="dxa"/>
          </w:tcPr>
          <w:p w:rsidR="00514311" w:rsidRDefault="00514311">
            <w:pPr>
              <w:jc w:val="both"/>
            </w:pPr>
            <w:r>
              <w:t>Изучение литературы и информационных ресурсов Интернета по теме</w:t>
            </w:r>
          </w:p>
        </w:tc>
        <w:tc>
          <w:tcPr>
            <w:tcW w:w="1869" w:type="dxa"/>
          </w:tcPr>
          <w:p w:rsidR="00514311" w:rsidRDefault="00514311" w:rsidP="004B1446">
            <w:pPr>
              <w:jc w:val="center"/>
            </w:pPr>
            <w:r>
              <w:t>ОПК-4</w:t>
            </w:r>
          </w:p>
        </w:tc>
        <w:tc>
          <w:tcPr>
            <w:tcW w:w="2100" w:type="dxa"/>
          </w:tcPr>
          <w:p w:rsidR="00514311" w:rsidRDefault="00514311">
            <w:pPr>
              <w:jc w:val="both"/>
            </w:pPr>
            <w:r>
              <w:t xml:space="preserve">Опрос, подготовка докладов и сообщений, написание рефератов, эссе </w:t>
            </w:r>
          </w:p>
        </w:tc>
      </w:tr>
      <w:tr w:rsidR="00514311" w:rsidTr="004B1446">
        <w:trPr>
          <w:jc w:val="center"/>
        </w:trPr>
        <w:tc>
          <w:tcPr>
            <w:tcW w:w="658" w:type="dxa"/>
          </w:tcPr>
          <w:p w:rsidR="00514311" w:rsidRDefault="00514311">
            <w:pPr>
              <w:jc w:val="both"/>
            </w:pPr>
            <w:r>
              <w:t>2</w:t>
            </w:r>
          </w:p>
        </w:tc>
        <w:tc>
          <w:tcPr>
            <w:tcW w:w="4678" w:type="dxa"/>
          </w:tcPr>
          <w:p w:rsidR="00514311" w:rsidRDefault="00514311">
            <w:pPr>
              <w:jc w:val="both"/>
            </w:pPr>
            <w:r>
              <w:t>Подготовка к опросу на семинарском занятии</w:t>
            </w:r>
          </w:p>
        </w:tc>
        <w:tc>
          <w:tcPr>
            <w:tcW w:w="1869" w:type="dxa"/>
          </w:tcPr>
          <w:p w:rsidR="00514311" w:rsidRDefault="00514311" w:rsidP="004B1446">
            <w:pPr>
              <w:jc w:val="center"/>
            </w:pPr>
            <w:r>
              <w:t>ОПК-4</w:t>
            </w:r>
          </w:p>
          <w:p w:rsidR="00514311" w:rsidRDefault="00514311" w:rsidP="004B1446">
            <w:pPr>
              <w:jc w:val="center"/>
            </w:pPr>
          </w:p>
        </w:tc>
        <w:tc>
          <w:tcPr>
            <w:tcW w:w="2100" w:type="dxa"/>
          </w:tcPr>
          <w:p w:rsidR="00514311" w:rsidRDefault="00514311">
            <w:pPr>
              <w:jc w:val="both"/>
            </w:pPr>
            <w:r>
              <w:t>Опрос, участие в дискуссии</w:t>
            </w:r>
          </w:p>
        </w:tc>
      </w:tr>
      <w:tr w:rsidR="00514311" w:rsidTr="004B1446">
        <w:trPr>
          <w:jc w:val="center"/>
        </w:trPr>
        <w:tc>
          <w:tcPr>
            <w:tcW w:w="658" w:type="dxa"/>
          </w:tcPr>
          <w:p w:rsidR="00514311" w:rsidRDefault="00514311">
            <w:pPr>
              <w:jc w:val="both"/>
            </w:pPr>
            <w:r>
              <w:t>3</w:t>
            </w:r>
          </w:p>
        </w:tc>
        <w:tc>
          <w:tcPr>
            <w:tcW w:w="4678" w:type="dxa"/>
          </w:tcPr>
          <w:p w:rsidR="00514311" w:rsidRDefault="00514311">
            <w:pPr>
              <w:jc w:val="both"/>
            </w:pPr>
            <w:r>
              <w:t xml:space="preserve">Подготовка доклада или сообщения </w:t>
            </w:r>
          </w:p>
        </w:tc>
        <w:tc>
          <w:tcPr>
            <w:tcW w:w="1869" w:type="dxa"/>
          </w:tcPr>
          <w:p w:rsidR="00514311" w:rsidRDefault="00514311" w:rsidP="004B1446">
            <w:pPr>
              <w:jc w:val="center"/>
            </w:pPr>
            <w:r>
              <w:t>ОПК-4</w:t>
            </w:r>
          </w:p>
        </w:tc>
        <w:tc>
          <w:tcPr>
            <w:tcW w:w="2100" w:type="dxa"/>
          </w:tcPr>
          <w:p w:rsidR="00514311" w:rsidRDefault="00514311">
            <w:pPr>
              <w:jc w:val="both"/>
            </w:pPr>
            <w:r>
              <w:t>Текст доклада (сообщения)/</w:t>
            </w:r>
          </w:p>
          <w:p w:rsidR="00514311" w:rsidRDefault="00514311">
            <w:pPr>
              <w:jc w:val="both"/>
            </w:pPr>
            <w:r>
              <w:t>электронная презентация</w:t>
            </w:r>
          </w:p>
        </w:tc>
      </w:tr>
      <w:tr w:rsidR="00514311" w:rsidTr="004B1446">
        <w:trPr>
          <w:jc w:val="center"/>
        </w:trPr>
        <w:tc>
          <w:tcPr>
            <w:tcW w:w="658" w:type="dxa"/>
          </w:tcPr>
          <w:p w:rsidR="00514311" w:rsidRDefault="00514311">
            <w:pPr>
              <w:jc w:val="both"/>
            </w:pPr>
            <w:r>
              <w:t>4</w:t>
            </w:r>
          </w:p>
        </w:tc>
        <w:tc>
          <w:tcPr>
            <w:tcW w:w="4678" w:type="dxa"/>
          </w:tcPr>
          <w:p w:rsidR="00514311" w:rsidRDefault="00514311">
            <w:pPr>
              <w:jc w:val="both"/>
            </w:pPr>
            <w:r>
              <w:t>Подготовка к решению ситуационных задач и разбору кейса</w:t>
            </w:r>
          </w:p>
        </w:tc>
        <w:tc>
          <w:tcPr>
            <w:tcW w:w="1869" w:type="dxa"/>
          </w:tcPr>
          <w:p w:rsidR="00514311" w:rsidRDefault="00514311" w:rsidP="004B1446">
            <w:pPr>
              <w:jc w:val="center"/>
            </w:pPr>
            <w:r>
              <w:t>ОПК-4</w:t>
            </w:r>
          </w:p>
          <w:p w:rsidR="00514311" w:rsidRDefault="00514311" w:rsidP="004B1446">
            <w:pPr>
              <w:jc w:val="center"/>
            </w:pPr>
          </w:p>
        </w:tc>
        <w:tc>
          <w:tcPr>
            <w:tcW w:w="2100" w:type="dxa"/>
          </w:tcPr>
          <w:p w:rsidR="00514311" w:rsidRDefault="00514311">
            <w:pPr>
              <w:jc w:val="both"/>
            </w:pPr>
            <w:r>
              <w:t>Решенные задачи, разбор кейса</w:t>
            </w:r>
          </w:p>
        </w:tc>
      </w:tr>
      <w:tr w:rsidR="00514311" w:rsidTr="004B1446">
        <w:trPr>
          <w:jc w:val="center"/>
        </w:trPr>
        <w:tc>
          <w:tcPr>
            <w:tcW w:w="658" w:type="dxa"/>
          </w:tcPr>
          <w:p w:rsidR="00514311" w:rsidRDefault="00514311">
            <w:pPr>
              <w:jc w:val="both"/>
            </w:pPr>
            <w:r>
              <w:t>5</w:t>
            </w:r>
          </w:p>
        </w:tc>
        <w:tc>
          <w:tcPr>
            <w:tcW w:w="4678" w:type="dxa"/>
          </w:tcPr>
          <w:p w:rsidR="00514311" w:rsidRDefault="00514311">
            <w:pPr>
              <w:jc w:val="both"/>
            </w:pPr>
            <w:r>
              <w:t>Выполнение самостоятельных заданий</w:t>
            </w:r>
          </w:p>
        </w:tc>
        <w:tc>
          <w:tcPr>
            <w:tcW w:w="1869" w:type="dxa"/>
          </w:tcPr>
          <w:p w:rsidR="00514311" w:rsidRDefault="00514311" w:rsidP="004B1446">
            <w:pPr>
              <w:jc w:val="center"/>
            </w:pPr>
            <w:r>
              <w:t>ОПК-4</w:t>
            </w:r>
          </w:p>
          <w:p w:rsidR="00514311" w:rsidRDefault="00514311" w:rsidP="004B1446">
            <w:pPr>
              <w:jc w:val="center"/>
            </w:pPr>
          </w:p>
          <w:p w:rsidR="00514311" w:rsidRDefault="00514311" w:rsidP="004B1446">
            <w:pPr>
              <w:jc w:val="center"/>
            </w:pPr>
          </w:p>
        </w:tc>
        <w:tc>
          <w:tcPr>
            <w:tcW w:w="2100" w:type="dxa"/>
          </w:tcPr>
          <w:p w:rsidR="00514311" w:rsidRDefault="00514311">
            <w:pPr>
              <w:jc w:val="both"/>
            </w:pPr>
            <w:r>
              <w:t>Текст выполненного задания</w:t>
            </w:r>
          </w:p>
        </w:tc>
      </w:tr>
      <w:tr w:rsidR="00514311" w:rsidTr="004B1446">
        <w:trPr>
          <w:jc w:val="center"/>
        </w:trPr>
        <w:tc>
          <w:tcPr>
            <w:tcW w:w="658" w:type="dxa"/>
          </w:tcPr>
          <w:p w:rsidR="00514311" w:rsidRDefault="00514311">
            <w:pPr>
              <w:jc w:val="both"/>
            </w:pPr>
            <w:r>
              <w:t>6</w:t>
            </w:r>
          </w:p>
        </w:tc>
        <w:tc>
          <w:tcPr>
            <w:tcW w:w="4678" w:type="dxa"/>
          </w:tcPr>
          <w:p w:rsidR="00514311" w:rsidRDefault="00514311">
            <w:pPr>
              <w:jc w:val="both"/>
            </w:pPr>
            <w:r>
              <w:t>Подготовка к тестированию</w:t>
            </w:r>
          </w:p>
        </w:tc>
        <w:tc>
          <w:tcPr>
            <w:tcW w:w="1869" w:type="dxa"/>
          </w:tcPr>
          <w:p w:rsidR="00514311" w:rsidRDefault="00514311" w:rsidP="004B1446">
            <w:pPr>
              <w:jc w:val="center"/>
            </w:pPr>
            <w:r>
              <w:t>ОПК-4</w:t>
            </w:r>
          </w:p>
          <w:p w:rsidR="00514311" w:rsidRDefault="00514311" w:rsidP="004B1446">
            <w:pPr>
              <w:jc w:val="center"/>
            </w:pPr>
          </w:p>
        </w:tc>
        <w:tc>
          <w:tcPr>
            <w:tcW w:w="2100" w:type="dxa"/>
          </w:tcPr>
          <w:p w:rsidR="00514311" w:rsidRDefault="00514311">
            <w:pPr>
              <w:jc w:val="both"/>
            </w:pPr>
            <w:r>
              <w:t xml:space="preserve">Положительная оценка за тест </w:t>
            </w:r>
          </w:p>
        </w:tc>
      </w:tr>
    </w:tbl>
    <w:p w:rsidR="00514311" w:rsidRDefault="00514311" w:rsidP="006A0306">
      <w:pPr>
        <w:jc w:val="both"/>
      </w:pPr>
    </w:p>
    <w:p w:rsidR="00514311" w:rsidRPr="004B1446" w:rsidRDefault="00514311" w:rsidP="004B1446">
      <w:pPr>
        <w:rPr>
          <w:b/>
        </w:rPr>
      </w:pPr>
      <w:bookmarkStart w:id="9" w:name="_Toc400033498"/>
      <w:bookmarkStart w:id="10" w:name="_Toc398033664"/>
      <w:r w:rsidRPr="004B1446">
        <w:rPr>
          <w:b/>
        </w:rPr>
        <w:t>9.</w:t>
      </w:r>
      <w:bookmarkEnd w:id="9"/>
      <w:r w:rsidRPr="004B1446">
        <w:rPr>
          <w:b/>
        </w:rPr>
        <w:t>Контроль знаний по дисциплине</w:t>
      </w:r>
    </w:p>
    <w:p w:rsidR="00514311" w:rsidRPr="008E58B1" w:rsidRDefault="00514311" w:rsidP="00435E25">
      <w:pPr>
        <w:ind w:firstLine="708"/>
        <w:jc w:val="both"/>
        <w:rPr>
          <w:b/>
        </w:rPr>
      </w:pPr>
      <w:r w:rsidRPr="008E58B1">
        <w:t>По дисциплине предусмотрен текущий и промежуточная аттестация.</w:t>
      </w:r>
    </w:p>
    <w:p w:rsidR="00514311" w:rsidRDefault="00514311" w:rsidP="00435E25">
      <w:pPr>
        <w:ind w:firstLine="708"/>
        <w:jc w:val="both"/>
        <w:rPr>
          <w:color w:val="000000"/>
        </w:rPr>
      </w:pPr>
      <w:r w:rsidRPr="008E58B1">
        <w:rPr>
          <w:b/>
          <w:i/>
          <w:color w:val="000000"/>
        </w:rPr>
        <w:t>Текущий контроль</w:t>
      </w:r>
      <w:r w:rsidRPr="008E58B1">
        <w:rPr>
          <w:color w:val="000000"/>
        </w:rPr>
        <w:t xml:space="preserve"> успеваемости студента </w:t>
      </w:r>
      <w:r w:rsidRPr="008E58B1">
        <w:rPr>
          <w:bCs/>
        </w:rPr>
        <w:t xml:space="preserve">– </w:t>
      </w:r>
      <w:r w:rsidRPr="008E58B1">
        <w:rPr>
          <w:color w:val="000000"/>
        </w:rPr>
        <w:t>одна из составляющих оценки качества усвоения образовательных программ. Текущий контроль проводится в течение семестра (опросы, выполнение практических заданий и т.п.).</w:t>
      </w:r>
    </w:p>
    <w:p w:rsidR="00514311" w:rsidRPr="008E58B1" w:rsidRDefault="00514311" w:rsidP="00435E25">
      <w:pPr>
        <w:ind w:firstLine="708"/>
        <w:jc w:val="both"/>
      </w:pPr>
      <w:r w:rsidRPr="008E58B1">
        <w:rPr>
          <w:b/>
          <w:i/>
        </w:rPr>
        <w:t>Промежуточная аттестация</w:t>
      </w:r>
      <w:r w:rsidRPr="008E58B1">
        <w:t xml:space="preserve"> проводится по окончании изучения дисциплины в виде </w:t>
      </w:r>
      <w:r>
        <w:rPr>
          <w:b/>
          <w:i/>
        </w:rPr>
        <w:t>зачета</w:t>
      </w:r>
      <w:r w:rsidRPr="00F84BC5">
        <w:rPr>
          <w:b/>
          <w:i/>
        </w:rPr>
        <w:t>.</w:t>
      </w:r>
      <w:r w:rsidRPr="008E58B1">
        <w:t xml:space="preserve"> Вопросы к промежуточной аттестации сформулированы</w:t>
      </w:r>
      <w:r w:rsidRPr="008477B7">
        <w:rPr>
          <w:bCs/>
        </w:rPr>
        <w:t>в</w:t>
      </w:r>
      <w:r>
        <w:rPr>
          <w:b/>
          <w:bCs/>
        </w:rPr>
        <w:t xml:space="preserve"> Оценочных и методических материалах</w:t>
      </w:r>
      <w:r>
        <w:t>.</w:t>
      </w:r>
    </w:p>
    <w:p w:rsidR="00514311" w:rsidRDefault="00514311" w:rsidP="006A0306">
      <w:pPr>
        <w:jc w:val="center"/>
        <w:rPr>
          <w:b/>
        </w:rPr>
      </w:pPr>
    </w:p>
    <w:p w:rsidR="00514311" w:rsidRDefault="00514311" w:rsidP="004B1446">
      <w:pPr>
        <w:pStyle w:val="Heading2"/>
        <w:numPr>
          <w:ilvl w:val="0"/>
          <w:numId w:val="0"/>
        </w:numPr>
        <w:tabs>
          <w:tab w:val="left" w:pos="426"/>
          <w:tab w:val="left" w:pos="993"/>
        </w:tabs>
        <w:ind w:left="576" w:hanging="576"/>
        <w:jc w:val="left"/>
        <w:rPr>
          <w:b/>
          <w:i w:val="0"/>
        </w:rPr>
      </w:pPr>
      <w:r w:rsidRPr="004B1446">
        <w:rPr>
          <w:b/>
          <w:i w:val="0"/>
        </w:rPr>
        <w:t>10. Учебно-методическое и информационное обеспечение дисциплины:</w:t>
      </w:r>
      <w:bookmarkStart w:id="11" w:name="l"/>
      <w:bookmarkEnd w:id="10"/>
      <w:bookmarkEnd w:id="11"/>
    </w:p>
    <w:p w:rsidR="00514311" w:rsidRPr="004B1446" w:rsidRDefault="00514311" w:rsidP="00E47A0F">
      <w:pPr>
        <w:tabs>
          <w:tab w:val="left" w:pos="426"/>
          <w:tab w:val="left" w:pos="993"/>
        </w:tabs>
        <w:ind w:firstLine="709"/>
      </w:pPr>
      <w:r w:rsidRPr="004B1446">
        <w:rPr>
          <w:b/>
        </w:rPr>
        <w:t>а)  Основная литература</w:t>
      </w:r>
      <w:r w:rsidRPr="004B1446">
        <w:t>:</w:t>
      </w:r>
    </w:p>
    <w:p w:rsidR="00514311" w:rsidRPr="008117D0" w:rsidRDefault="00514311" w:rsidP="00E47A0F">
      <w:pPr>
        <w:numPr>
          <w:ilvl w:val="0"/>
          <w:numId w:val="20"/>
        </w:numPr>
        <w:tabs>
          <w:tab w:val="left" w:pos="426"/>
          <w:tab w:val="left" w:pos="993"/>
        </w:tabs>
        <w:ind w:left="0" w:firstLine="709"/>
        <w:jc w:val="both"/>
      </w:pPr>
      <w:r w:rsidRPr="000D4BF1">
        <w:rPr>
          <w:bCs/>
        </w:rPr>
        <w:t>Ильин, А.Б.</w:t>
      </w:r>
      <w:r w:rsidRPr="004D5E5A">
        <w:t xml:space="preserve"> Организация п</w:t>
      </w:r>
      <w:r>
        <w:t>редпринимательской деятельности</w:t>
      </w:r>
      <w:r w:rsidRPr="004D5E5A">
        <w:t xml:space="preserve">: учебник / А.Б. </w:t>
      </w:r>
      <w:r>
        <w:t>Ильин, Л.С. Леонтьева. — Москва</w:t>
      </w:r>
      <w:r w:rsidRPr="004D5E5A">
        <w:t>: КноРус, 2021. — 340 с.</w:t>
      </w:r>
      <w:r>
        <w:t xml:space="preserve"> — Режим доступа</w:t>
      </w:r>
      <w:r w:rsidRPr="004D5E5A">
        <w:t>:</w:t>
      </w:r>
      <w:r>
        <w:t xml:space="preserve"> </w:t>
      </w:r>
      <w:hyperlink r:id="rId7" w:history="1">
        <w:r w:rsidRPr="001450FF">
          <w:rPr>
            <w:rStyle w:val="Hyperlink"/>
          </w:rPr>
          <w:t>https://book.ru/book/938786</w:t>
        </w:r>
      </w:hyperlink>
      <w:r>
        <w:t xml:space="preserve"> </w:t>
      </w:r>
      <w:r w:rsidRPr="004D5E5A">
        <w:t xml:space="preserve"> (дата обращения: 01.02.2022). </w:t>
      </w:r>
    </w:p>
    <w:p w:rsidR="00514311" w:rsidRDefault="00514311" w:rsidP="00E47A0F">
      <w:pPr>
        <w:numPr>
          <w:ilvl w:val="0"/>
          <w:numId w:val="20"/>
        </w:numPr>
        <w:tabs>
          <w:tab w:val="left" w:pos="426"/>
          <w:tab w:val="left" w:pos="993"/>
        </w:tabs>
        <w:ind w:left="0" w:firstLine="709"/>
        <w:jc w:val="both"/>
      </w:pPr>
      <w:r w:rsidRPr="008B4500">
        <w:rPr>
          <w:bCs/>
        </w:rPr>
        <w:t>Савкина, Р.В.</w:t>
      </w:r>
      <w:r w:rsidRPr="000D4BF1">
        <w:t> Организация п</w:t>
      </w:r>
      <w:r>
        <w:t>редпринимательской деятельности</w:t>
      </w:r>
      <w:r w:rsidRPr="000D4BF1">
        <w:t xml:space="preserve">: учебное пособие / </w:t>
      </w:r>
      <w:r>
        <w:t>Р.В. Савкина</w:t>
      </w:r>
      <w:r w:rsidRPr="000D4BF1">
        <w:t xml:space="preserve">, </w:t>
      </w:r>
      <w:r>
        <w:t>Е.Г. Мальцева. — Москва</w:t>
      </w:r>
      <w:r w:rsidRPr="000D4BF1">
        <w:t>: КноРус, 2017. — 211 с.</w:t>
      </w:r>
      <w:r>
        <w:t xml:space="preserve"> — Режим доступа</w:t>
      </w:r>
      <w:r w:rsidRPr="000D4BF1">
        <w:t xml:space="preserve">: </w:t>
      </w:r>
      <w:hyperlink r:id="rId8" w:history="1">
        <w:r w:rsidRPr="001450FF">
          <w:rPr>
            <w:rStyle w:val="Hyperlink"/>
          </w:rPr>
          <w:t>https://book.ru/book/919638</w:t>
        </w:r>
      </w:hyperlink>
      <w:r>
        <w:t xml:space="preserve"> </w:t>
      </w:r>
      <w:r w:rsidRPr="000D4BF1">
        <w:t xml:space="preserve"> (дата обращения: 01.</w:t>
      </w:r>
      <w:r>
        <w:t xml:space="preserve">02.2022). </w:t>
      </w:r>
    </w:p>
    <w:p w:rsidR="00514311" w:rsidRPr="004B1446" w:rsidRDefault="00514311" w:rsidP="00E47A0F">
      <w:pPr>
        <w:tabs>
          <w:tab w:val="left" w:pos="426"/>
          <w:tab w:val="left" w:pos="993"/>
        </w:tabs>
        <w:ind w:firstLine="709"/>
      </w:pPr>
      <w:r w:rsidRPr="004B1446">
        <w:rPr>
          <w:b/>
        </w:rPr>
        <w:t>б) Дополнительная литература</w:t>
      </w:r>
      <w:r w:rsidRPr="004B1446">
        <w:t>:</w:t>
      </w:r>
    </w:p>
    <w:p w:rsidR="00514311" w:rsidRPr="000D4BF1" w:rsidRDefault="00514311" w:rsidP="00E47A0F">
      <w:pPr>
        <w:numPr>
          <w:ilvl w:val="0"/>
          <w:numId w:val="20"/>
        </w:numPr>
        <w:tabs>
          <w:tab w:val="left" w:pos="426"/>
          <w:tab w:val="left" w:pos="993"/>
        </w:tabs>
        <w:ind w:left="0" w:firstLine="709"/>
        <w:jc w:val="both"/>
      </w:pPr>
      <w:r w:rsidRPr="008B4500">
        <w:rPr>
          <w:bCs/>
          <w:shd w:val="clear" w:color="auto" w:fill="FFFFFF"/>
        </w:rPr>
        <w:t>Ручкина, Г.Ф.</w:t>
      </w:r>
      <w:r w:rsidRPr="000D4BF1">
        <w:rPr>
          <w:bCs/>
          <w:shd w:val="clear" w:color="auto" w:fill="FFFFFF"/>
        </w:rPr>
        <w:t> Государственная поддержка субъектов малого предпринимательства: совершенст</w:t>
      </w:r>
      <w:r>
        <w:rPr>
          <w:bCs/>
          <w:shd w:val="clear" w:color="auto" w:fill="FFFFFF"/>
        </w:rPr>
        <w:t>вование правового регулирования</w:t>
      </w:r>
      <w:r w:rsidRPr="000D4BF1">
        <w:rPr>
          <w:bCs/>
          <w:shd w:val="clear" w:color="auto" w:fill="FFFFFF"/>
        </w:rPr>
        <w:t xml:space="preserve">: монография / </w:t>
      </w:r>
      <w:r>
        <w:rPr>
          <w:bCs/>
          <w:shd w:val="clear" w:color="auto" w:fill="FFFFFF"/>
        </w:rPr>
        <w:t>Г.Ф. Ручкина</w:t>
      </w:r>
      <w:r w:rsidRPr="000D4BF1">
        <w:rPr>
          <w:bCs/>
          <w:shd w:val="clear" w:color="auto" w:fill="FFFFFF"/>
        </w:rPr>
        <w:t xml:space="preserve">, </w:t>
      </w:r>
      <w:r>
        <w:rPr>
          <w:bCs/>
          <w:shd w:val="clear" w:color="auto" w:fill="FFFFFF"/>
        </w:rPr>
        <w:t>М.В. Демченко</w:t>
      </w:r>
      <w:r w:rsidRPr="000D4BF1">
        <w:rPr>
          <w:bCs/>
          <w:shd w:val="clear" w:color="auto" w:fill="FFFFFF"/>
        </w:rPr>
        <w:t xml:space="preserve">, </w:t>
      </w:r>
      <w:r>
        <w:rPr>
          <w:bCs/>
          <w:shd w:val="clear" w:color="auto" w:fill="FFFFFF"/>
        </w:rPr>
        <w:t>Я.А. Ключникова, Е.Л. Венгеровский. — Москва</w:t>
      </w:r>
      <w:r w:rsidRPr="000D4BF1">
        <w:rPr>
          <w:bCs/>
          <w:shd w:val="clear" w:color="auto" w:fill="FFFFFF"/>
        </w:rPr>
        <w:t>: Русайнс, 2017. — 96 с. —</w:t>
      </w:r>
      <w:r>
        <w:rPr>
          <w:bCs/>
          <w:shd w:val="clear" w:color="auto" w:fill="FFFFFF"/>
        </w:rPr>
        <w:t xml:space="preserve"> Режим доступа</w:t>
      </w:r>
      <w:r w:rsidRPr="000D4BF1">
        <w:rPr>
          <w:bCs/>
          <w:shd w:val="clear" w:color="auto" w:fill="FFFFFF"/>
        </w:rPr>
        <w:t xml:space="preserve">: </w:t>
      </w:r>
      <w:hyperlink r:id="rId9" w:history="1">
        <w:r w:rsidRPr="001450FF">
          <w:rPr>
            <w:rStyle w:val="Hyperlink"/>
            <w:bCs/>
            <w:shd w:val="clear" w:color="auto" w:fill="FFFFFF"/>
          </w:rPr>
          <w:t>https://book.ru/book/921214</w:t>
        </w:r>
      </w:hyperlink>
      <w:r>
        <w:rPr>
          <w:bCs/>
          <w:shd w:val="clear" w:color="auto" w:fill="FFFFFF"/>
        </w:rPr>
        <w:t xml:space="preserve"> </w:t>
      </w:r>
      <w:r w:rsidRPr="000D4BF1">
        <w:rPr>
          <w:bCs/>
          <w:shd w:val="clear" w:color="auto" w:fill="FFFFFF"/>
        </w:rPr>
        <w:t xml:space="preserve"> (дата обращения: 01.02.2022). </w:t>
      </w:r>
    </w:p>
    <w:p w:rsidR="00514311" w:rsidRDefault="00514311" w:rsidP="00E47A0F">
      <w:pPr>
        <w:numPr>
          <w:ilvl w:val="0"/>
          <w:numId w:val="20"/>
        </w:numPr>
        <w:tabs>
          <w:tab w:val="left" w:pos="426"/>
          <w:tab w:val="left" w:pos="993"/>
        </w:tabs>
        <w:ind w:left="0" w:firstLine="709"/>
        <w:jc w:val="both"/>
      </w:pPr>
      <w:r w:rsidRPr="008B4500">
        <w:rPr>
          <w:bCs/>
        </w:rPr>
        <w:t>Даниленко, Н.Н.</w:t>
      </w:r>
      <w:r w:rsidRPr="000D4BF1">
        <w:t xml:space="preserve"> Конкурентоспособность предприятий сферы </w:t>
      </w:r>
      <w:r>
        <w:t>услуг: теория и методика оценки</w:t>
      </w:r>
      <w:r w:rsidRPr="000D4BF1">
        <w:t>: монография / Н.Н. Даниленко, Е.А. Арбатская.</w:t>
      </w:r>
      <w:r>
        <w:t xml:space="preserve"> — Москва</w:t>
      </w:r>
      <w:r w:rsidRPr="000D4BF1">
        <w:t xml:space="preserve">: Русайнс, 2020. — 159 с. </w:t>
      </w:r>
      <w:r w:rsidRPr="008B4500">
        <w:rPr>
          <w:b/>
        </w:rPr>
        <w:t>—</w:t>
      </w:r>
      <w:r>
        <w:t xml:space="preserve"> Режим доступа</w:t>
      </w:r>
      <w:r w:rsidRPr="000D4BF1">
        <w:t>:</w:t>
      </w:r>
      <w:r>
        <w:t xml:space="preserve"> </w:t>
      </w:r>
      <w:hyperlink r:id="rId10" w:history="1">
        <w:r w:rsidRPr="001450FF">
          <w:rPr>
            <w:rStyle w:val="Hyperlink"/>
          </w:rPr>
          <w:t>https://book.ru/book/936051</w:t>
        </w:r>
      </w:hyperlink>
      <w:r>
        <w:t xml:space="preserve"> </w:t>
      </w:r>
      <w:r w:rsidRPr="000D4BF1">
        <w:t xml:space="preserve"> (дата обращения: 01.02.2022). </w:t>
      </w:r>
    </w:p>
    <w:p w:rsidR="00514311" w:rsidRPr="00E44EFA" w:rsidRDefault="00514311" w:rsidP="00E47A0F">
      <w:pPr>
        <w:numPr>
          <w:ilvl w:val="0"/>
          <w:numId w:val="20"/>
        </w:numPr>
        <w:tabs>
          <w:tab w:val="left" w:pos="426"/>
          <w:tab w:val="left" w:pos="993"/>
        </w:tabs>
        <w:ind w:left="0" w:firstLine="709"/>
        <w:jc w:val="both"/>
      </w:pPr>
      <w:r w:rsidRPr="008B4500">
        <w:rPr>
          <w:bCs/>
        </w:rPr>
        <w:t>Ковальчук, А.П.</w:t>
      </w:r>
      <w:r w:rsidRPr="000D4BF1">
        <w:t xml:space="preserve"> Организация предпринимательской деятельности в</w:t>
      </w:r>
      <w:r>
        <w:t xml:space="preserve"> индустрии гостеприимства</w:t>
      </w:r>
      <w:r w:rsidRPr="000D4BF1">
        <w:t>: учебное пос</w:t>
      </w:r>
      <w:r>
        <w:t>обие / А.П. Ковальчук. — Москва</w:t>
      </w:r>
      <w:r w:rsidRPr="000D4BF1">
        <w:t>: Русайнс, 2022. — 162 с. —</w:t>
      </w:r>
      <w:r>
        <w:t>Режим доступа</w:t>
      </w:r>
      <w:r w:rsidRPr="000D4BF1">
        <w:t>:</w:t>
      </w:r>
      <w:r>
        <w:t xml:space="preserve"> </w:t>
      </w:r>
      <w:hyperlink r:id="rId11" w:history="1">
        <w:r w:rsidRPr="001450FF">
          <w:rPr>
            <w:rStyle w:val="Hyperlink"/>
          </w:rPr>
          <w:t>https://book.ru/book/942917</w:t>
        </w:r>
      </w:hyperlink>
      <w:r>
        <w:t xml:space="preserve">  </w:t>
      </w:r>
      <w:r w:rsidRPr="000D4BF1">
        <w:t xml:space="preserve"> (дата обращения: 01.</w:t>
      </w:r>
      <w:r>
        <w:t xml:space="preserve">02.2022). </w:t>
      </w:r>
    </w:p>
    <w:p w:rsidR="00514311" w:rsidRDefault="00514311" w:rsidP="00E47A0F">
      <w:pPr>
        <w:numPr>
          <w:ilvl w:val="0"/>
          <w:numId w:val="20"/>
        </w:numPr>
        <w:tabs>
          <w:tab w:val="left" w:pos="426"/>
          <w:tab w:val="left" w:pos="993"/>
        </w:tabs>
        <w:ind w:left="0" w:firstLine="709"/>
        <w:jc w:val="both"/>
      </w:pPr>
      <w:r w:rsidRPr="008B4500">
        <w:t>Сфера услуг: экономика, м</w:t>
      </w:r>
      <w:r>
        <w:t>енеджмент, маркетинг. Практикум</w:t>
      </w:r>
      <w:r w:rsidRPr="008B4500">
        <w:t xml:space="preserve">: учебное пособие / </w:t>
      </w:r>
      <w:r>
        <w:t xml:space="preserve">ред. Т.Д. Бурменко </w:t>
      </w:r>
      <w:r w:rsidRPr="008B4500">
        <w:t>и др. — Москва  КноРус, 2016. — 422 с.</w:t>
      </w:r>
      <w:r>
        <w:t xml:space="preserve"> — Режим доступа</w:t>
      </w:r>
      <w:r w:rsidRPr="008B4500">
        <w:t xml:space="preserve">: </w:t>
      </w:r>
      <w:hyperlink r:id="rId12" w:history="1">
        <w:r w:rsidRPr="001450FF">
          <w:rPr>
            <w:rStyle w:val="Hyperlink"/>
          </w:rPr>
          <w:t>https://book.ru/book/919246</w:t>
        </w:r>
      </w:hyperlink>
      <w:r>
        <w:t xml:space="preserve"> </w:t>
      </w:r>
      <w:r w:rsidRPr="008B4500">
        <w:t xml:space="preserve"> (дата обращения: 01.02.2022). </w:t>
      </w:r>
    </w:p>
    <w:p w:rsidR="00514311" w:rsidRPr="00706F7F" w:rsidRDefault="00514311" w:rsidP="00E47A0F">
      <w:pPr>
        <w:numPr>
          <w:ilvl w:val="0"/>
          <w:numId w:val="20"/>
        </w:numPr>
        <w:tabs>
          <w:tab w:val="left" w:pos="426"/>
          <w:tab w:val="left" w:pos="993"/>
        </w:tabs>
        <w:ind w:left="0" w:firstLine="709"/>
        <w:jc w:val="both"/>
      </w:pPr>
      <w:r w:rsidRPr="00706F7F">
        <w:rPr>
          <w:bCs/>
        </w:rPr>
        <w:t>Чудновский, А.Д.</w:t>
      </w:r>
      <w:r w:rsidRPr="00706F7F">
        <w:t xml:space="preserve"> Франчайзинг – эффективная форма управления в г</w:t>
      </w:r>
      <w:r>
        <w:t>остиничном и туристском бизнесе</w:t>
      </w:r>
      <w:r w:rsidRPr="00706F7F">
        <w:t>: монография / А.Д. Чу</w:t>
      </w:r>
      <w:r>
        <w:t>дновский, М.А. Жукова. — Москва</w:t>
      </w:r>
      <w:r w:rsidRPr="00706F7F">
        <w:t>: КноРус, 2020. — 210 с. —</w:t>
      </w:r>
      <w:r>
        <w:t xml:space="preserve"> режим доступа</w:t>
      </w:r>
      <w:r w:rsidRPr="00706F7F">
        <w:t>:</w:t>
      </w:r>
      <w:r>
        <w:t xml:space="preserve"> </w:t>
      </w:r>
      <w:hyperlink r:id="rId13" w:history="1">
        <w:r w:rsidRPr="001450FF">
          <w:rPr>
            <w:rStyle w:val="Hyperlink"/>
          </w:rPr>
          <w:t>https://book.ru/book/933952</w:t>
        </w:r>
      </w:hyperlink>
      <w:r>
        <w:t xml:space="preserve"> </w:t>
      </w:r>
      <w:r w:rsidRPr="00706F7F">
        <w:t xml:space="preserve"> (дата обращения: 01.02.2022). </w:t>
      </w:r>
    </w:p>
    <w:p w:rsidR="00514311" w:rsidRPr="00E47A0F" w:rsidRDefault="00514311" w:rsidP="00E47A0F"/>
    <w:p w:rsidR="00514311" w:rsidRPr="004B1446" w:rsidRDefault="00514311" w:rsidP="004B1446">
      <w:pPr>
        <w:tabs>
          <w:tab w:val="left" w:pos="360"/>
          <w:tab w:val="left" w:pos="426"/>
          <w:tab w:val="left" w:pos="993"/>
        </w:tabs>
        <w:ind w:firstLine="709"/>
        <w:rPr>
          <w:b/>
        </w:rPr>
      </w:pPr>
      <w:r>
        <w:rPr>
          <w:b/>
        </w:rPr>
        <w:t>в</w:t>
      </w:r>
      <w:r w:rsidRPr="004B1446">
        <w:rPr>
          <w:b/>
        </w:rPr>
        <w:t>) Лицензионное программное обеспечение</w:t>
      </w:r>
    </w:p>
    <w:p w:rsidR="00514311" w:rsidRPr="00D96D06" w:rsidRDefault="00514311" w:rsidP="004B1446">
      <w:pPr>
        <w:tabs>
          <w:tab w:val="left" w:pos="426"/>
          <w:tab w:val="left" w:pos="993"/>
        </w:tabs>
        <w:ind w:firstLine="709"/>
      </w:pPr>
      <w:r w:rsidRPr="00D96D06">
        <w:t xml:space="preserve">1. </w:t>
      </w:r>
      <w:r w:rsidRPr="00032E62">
        <w:t>Семействопрограмм</w:t>
      </w:r>
      <w:r w:rsidRPr="00D96D06">
        <w:t xml:space="preserve"> </w:t>
      </w:r>
      <w:r w:rsidRPr="00032E62">
        <w:rPr>
          <w:lang w:val="en-US"/>
        </w:rPr>
        <w:t>Microsoft</w:t>
      </w:r>
      <w:r w:rsidRPr="00D96D06">
        <w:t xml:space="preserve"> </w:t>
      </w:r>
      <w:r w:rsidRPr="00032E62">
        <w:rPr>
          <w:lang w:val="en-US"/>
        </w:rPr>
        <w:t>Office</w:t>
      </w:r>
      <w:r w:rsidRPr="00D96D06">
        <w:t xml:space="preserve"> </w:t>
      </w:r>
      <w:r w:rsidRPr="00032E62">
        <w:rPr>
          <w:lang w:val="en-US"/>
        </w:rPr>
        <w:t>Standart</w:t>
      </w:r>
      <w:r w:rsidRPr="00D96D06">
        <w:t xml:space="preserve"> </w:t>
      </w:r>
      <w:r w:rsidRPr="00032E62">
        <w:rPr>
          <w:lang w:val="en-US"/>
        </w:rPr>
        <w:t>Russian</w:t>
      </w:r>
      <w:r w:rsidRPr="00D96D06">
        <w:t xml:space="preserve"> ( </w:t>
      </w:r>
      <w:r w:rsidRPr="00032E62">
        <w:t>Включает</w:t>
      </w:r>
      <w:r w:rsidRPr="00D96D06">
        <w:t xml:space="preserve"> </w:t>
      </w:r>
      <w:r w:rsidRPr="00032E62">
        <w:t>набор</w:t>
      </w:r>
      <w:r w:rsidRPr="00D96D06">
        <w:t xml:space="preserve"> </w:t>
      </w:r>
      <w:r w:rsidRPr="00032E62">
        <w:t>продуктов</w:t>
      </w:r>
      <w:r w:rsidRPr="00D96D06">
        <w:t xml:space="preserve">: </w:t>
      </w:r>
      <w:r w:rsidRPr="00032E62">
        <w:rPr>
          <w:lang w:val="en-US"/>
        </w:rPr>
        <w:t>Word</w:t>
      </w:r>
      <w:r w:rsidRPr="00D96D06">
        <w:t xml:space="preserve">, </w:t>
      </w:r>
      <w:r w:rsidRPr="00032E62">
        <w:rPr>
          <w:lang w:val="en-US"/>
        </w:rPr>
        <w:t>Excel</w:t>
      </w:r>
      <w:r w:rsidRPr="00D96D06">
        <w:t xml:space="preserve">, </w:t>
      </w:r>
      <w:r w:rsidRPr="00032E62">
        <w:rPr>
          <w:lang w:val="en-US"/>
        </w:rPr>
        <w:t>PowerPoint</w:t>
      </w:r>
      <w:r w:rsidRPr="00D96D06">
        <w:t xml:space="preserve">, </w:t>
      </w:r>
      <w:r w:rsidRPr="00032E62">
        <w:rPr>
          <w:lang w:val="en-US"/>
        </w:rPr>
        <w:t>Publisher</w:t>
      </w:r>
      <w:r w:rsidRPr="00D96D06">
        <w:t xml:space="preserve">, </w:t>
      </w:r>
      <w:r w:rsidRPr="00032E62">
        <w:rPr>
          <w:lang w:val="en-US"/>
        </w:rPr>
        <w:t>Outlook</w:t>
      </w:r>
      <w:r w:rsidRPr="00D96D06">
        <w:t>);</w:t>
      </w:r>
    </w:p>
    <w:p w:rsidR="00514311" w:rsidRPr="00F7613E" w:rsidRDefault="00514311" w:rsidP="004B1446">
      <w:pPr>
        <w:tabs>
          <w:tab w:val="left" w:pos="426"/>
          <w:tab w:val="left" w:pos="993"/>
        </w:tabs>
        <w:ind w:firstLine="709"/>
      </w:pPr>
      <w:r w:rsidRPr="009119C2">
        <w:t>2</w:t>
      </w:r>
      <w:r w:rsidRPr="00F7613E">
        <w:t xml:space="preserve">. </w:t>
      </w:r>
      <w:r w:rsidRPr="008A4326">
        <w:rPr>
          <w:lang w:val="en-US"/>
        </w:rPr>
        <w:t>MirapolisVirtualRoom</w:t>
      </w:r>
      <w:r w:rsidRPr="00F7613E">
        <w:t>;</w:t>
      </w:r>
    </w:p>
    <w:p w:rsidR="00514311" w:rsidRPr="00F7613E" w:rsidRDefault="00514311" w:rsidP="004B1446">
      <w:pPr>
        <w:tabs>
          <w:tab w:val="left" w:pos="426"/>
          <w:tab w:val="left" w:pos="993"/>
        </w:tabs>
        <w:ind w:firstLine="709"/>
      </w:pPr>
      <w:r w:rsidRPr="009119C2">
        <w:t>3</w:t>
      </w:r>
      <w:r w:rsidRPr="00F7613E">
        <w:t xml:space="preserve">.  </w:t>
      </w:r>
      <w:r w:rsidRPr="00032E62">
        <w:t>КонсультантПлюс</w:t>
      </w:r>
    </w:p>
    <w:p w:rsidR="00514311" w:rsidRDefault="00514311" w:rsidP="004B1446">
      <w:pPr>
        <w:tabs>
          <w:tab w:val="left" w:pos="360"/>
          <w:tab w:val="left" w:pos="426"/>
          <w:tab w:val="left" w:pos="993"/>
        </w:tabs>
        <w:ind w:firstLine="709"/>
        <w:jc w:val="both"/>
      </w:pPr>
      <w:r w:rsidRPr="004A0012">
        <w:t>Обеспечено</w:t>
      </w:r>
      <w:r>
        <w:t xml:space="preserve"> </w:t>
      </w:r>
      <w:r w:rsidRPr="004A0012">
        <w:t>доступомк сети «Интернет» и  электронной информационно-образовательной среде СПбГУП.</w:t>
      </w:r>
    </w:p>
    <w:p w:rsidR="00514311" w:rsidRPr="00E47A0F" w:rsidRDefault="00514311" w:rsidP="00E47A0F">
      <w:pPr>
        <w:pStyle w:val="Textbody"/>
        <w:tabs>
          <w:tab w:val="left" w:pos="426"/>
          <w:tab w:val="left" w:pos="993"/>
        </w:tabs>
        <w:spacing w:after="0"/>
        <w:ind w:firstLine="709"/>
        <w:jc w:val="both"/>
        <w:rPr>
          <w:rFonts w:cs="Times New Roman"/>
          <w:b/>
        </w:rPr>
      </w:pPr>
      <w:r w:rsidRPr="00E47A0F">
        <w:rPr>
          <w:b/>
        </w:rPr>
        <w:t xml:space="preserve">г) </w:t>
      </w:r>
      <w:r w:rsidRPr="00E47A0F">
        <w:rPr>
          <w:rFonts w:cs="Times New Roman"/>
          <w:b/>
        </w:rPr>
        <w:t>Современные профессиональные базы данных и информационные справочные системы</w:t>
      </w:r>
    </w:p>
    <w:p w:rsidR="00514311" w:rsidRPr="00042B31" w:rsidRDefault="00514311" w:rsidP="00E47A0F">
      <w:pPr>
        <w:numPr>
          <w:ilvl w:val="0"/>
          <w:numId w:val="38"/>
        </w:numPr>
        <w:rPr>
          <w:rFonts w:eastAsia="SimSun" w:cs="Mangal"/>
          <w:kern w:val="2"/>
          <w:lang w:eastAsia="hi-IN" w:bidi="hi-IN"/>
        </w:rPr>
      </w:pPr>
      <w:r w:rsidRPr="00042B31">
        <w:rPr>
          <w:rFonts w:eastAsia="SimSun" w:cs="Mangal"/>
          <w:kern w:val="2"/>
          <w:lang w:eastAsia="hi-IN" w:bidi="hi-IN"/>
        </w:rPr>
        <w:t xml:space="preserve">Официальный сайт СПбГУП: </w:t>
      </w:r>
      <w:hyperlink r:id="rId14" w:history="1">
        <w:r w:rsidRPr="00042B31">
          <w:rPr>
            <w:rStyle w:val="Hyperlink"/>
            <w:rFonts w:eastAsia="SimSun" w:cs="Mangal"/>
            <w:kern w:val="2"/>
            <w:lang w:eastAsia="hi-IN" w:bidi="hi-IN"/>
          </w:rPr>
          <w:t>http://www.gup.ru/</w:t>
        </w:r>
      </w:hyperlink>
    </w:p>
    <w:p w:rsidR="00514311" w:rsidRPr="00042B31" w:rsidRDefault="00514311" w:rsidP="00E47A0F">
      <w:pPr>
        <w:numPr>
          <w:ilvl w:val="0"/>
          <w:numId w:val="38"/>
        </w:numPr>
        <w:rPr>
          <w:rFonts w:eastAsia="SimSun" w:cs="Mangal"/>
          <w:bCs/>
          <w:kern w:val="2"/>
          <w:lang w:eastAsia="hi-IN" w:bidi="hi-IN"/>
        </w:rPr>
      </w:pPr>
      <w:r w:rsidRPr="00042B31">
        <w:rPr>
          <w:rFonts w:eastAsia="SimSun" w:cs="Mangal"/>
          <w:kern w:val="2"/>
          <w:lang w:eastAsia="hi-IN" w:bidi="hi-IN"/>
        </w:rPr>
        <w:t xml:space="preserve">Электронно-библиотечная система СПбГУП </w:t>
      </w:r>
      <w:hyperlink r:id="rId15" w:history="1">
        <w:r w:rsidRPr="00042B31">
          <w:rPr>
            <w:rStyle w:val="Hyperlink"/>
            <w:rFonts w:eastAsia="SimSun" w:cs="Mangal"/>
            <w:kern w:val="2"/>
            <w:lang w:eastAsia="hi-IN" w:bidi="hi-IN"/>
          </w:rPr>
          <w:t>http://library.gup.ru</w:t>
        </w:r>
      </w:hyperlink>
    </w:p>
    <w:p w:rsidR="00514311" w:rsidRPr="00042B31" w:rsidRDefault="00514311" w:rsidP="00E47A0F">
      <w:pPr>
        <w:numPr>
          <w:ilvl w:val="0"/>
          <w:numId w:val="38"/>
        </w:numPr>
        <w:rPr>
          <w:rFonts w:eastAsia="SimSun" w:cs="Mangal"/>
          <w:kern w:val="2"/>
          <w:lang w:eastAsia="hi-IN" w:bidi="hi-IN"/>
        </w:rPr>
      </w:pPr>
      <w:r w:rsidRPr="00042B31">
        <w:rPr>
          <w:rFonts w:eastAsia="SimSun" w:cs="Mangal"/>
          <w:bCs/>
          <w:kern w:val="2"/>
          <w:lang w:eastAsia="hi-IN" w:bidi="hi-IN"/>
        </w:rPr>
        <w:t>Системы поддержки самостоятельной работы СПбГУП:</w:t>
      </w:r>
      <w:r w:rsidRPr="00042B31">
        <w:rPr>
          <w:rFonts w:eastAsia="SimSun" w:cs="Mangal"/>
          <w:b/>
          <w:bCs/>
          <w:kern w:val="2"/>
          <w:lang w:eastAsia="hi-IN" w:bidi="hi-IN"/>
        </w:rPr>
        <w:t xml:space="preserve"> </w:t>
      </w:r>
      <w:hyperlink r:id="rId16" w:history="1">
        <w:r w:rsidRPr="00042B31">
          <w:rPr>
            <w:rStyle w:val="Hyperlink"/>
            <w:rFonts w:eastAsia="SimSun" w:cs="Mangal"/>
            <w:kern w:val="2"/>
            <w:lang w:eastAsia="hi-IN" w:bidi="hi-IN"/>
          </w:rPr>
          <w:t>http://edu.gup.ru/</w:t>
        </w:r>
      </w:hyperlink>
    </w:p>
    <w:p w:rsidR="00514311" w:rsidRPr="00042B31" w:rsidRDefault="00514311" w:rsidP="00E47A0F">
      <w:pPr>
        <w:numPr>
          <w:ilvl w:val="0"/>
          <w:numId w:val="38"/>
        </w:numPr>
        <w:rPr>
          <w:rFonts w:eastAsia="SimSun" w:cs="Mangal"/>
          <w:kern w:val="2"/>
          <w:lang w:eastAsia="hi-IN" w:bidi="hi-IN"/>
        </w:rPr>
      </w:pPr>
      <w:r w:rsidRPr="00042B31">
        <w:rPr>
          <w:rFonts w:eastAsia="SimSun" w:cs="Mangal"/>
          <w:kern w:val="2"/>
          <w:lang w:eastAsia="hi-IN" w:bidi="hi-IN"/>
        </w:rPr>
        <w:t>Справочная правовая система «КонсультантПлюс» (версия ПРОФ), установленная в Университете</w:t>
      </w:r>
    </w:p>
    <w:p w:rsidR="00514311" w:rsidRPr="00042B31" w:rsidRDefault="00514311" w:rsidP="00E47A0F">
      <w:pPr>
        <w:numPr>
          <w:ilvl w:val="0"/>
          <w:numId w:val="38"/>
        </w:numPr>
        <w:rPr>
          <w:rFonts w:eastAsia="SimSun" w:cs="Mangal"/>
          <w:kern w:val="2"/>
          <w:lang w:eastAsia="hi-IN" w:bidi="hi-IN"/>
        </w:rPr>
      </w:pPr>
      <w:r w:rsidRPr="00042B31">
        <w:rPr>
          <w:rFonts w:eastAsia="SimSun" w:cs="Mangal"/>
          <w:kern w:val="2"/>
          <w:lang w:eastAsia="hi-IN" w:bidi="hi-IN"/>
        </w:rPr>
        <w:t>Российское образование</w:t>
      </w:r>
      <w:r w:rsidRPr="00042B31">
        <w:rPr>
          <w:rFonts w:eastAsia="SimSun" w:cs="Mangal"/>
          <w:kern w:val="2"/>
          <w:lang w:val="en-US" w:eastAsia="hi-IN" w:bidi="hi-IN"/>
        </w:rPr>
        <w:t>  </w:t>
      </w:r>
      <w:hyperlink r:id="rId17" w:anchor="_blank" w:history="1">
        <w:r w:rsidRPr="00042B31">
          <w:rPr>
            <w:rStyle w:val="Hyperlink"/>
            <w:rFonts w:eastAsia="SimSun" w:cs="Mangal"/>
            <w:kern w:val="2"/>
            <w:lang w:val="en-US" w:eastAsia="hi-IN" w:bidi="hi-IN"/>
          </w:rPr>
          <w:t>http</w:t>
        </w:r>
        <w:r w:rsidRPr="00042B31">
          <w:rPr>
            <w:rStyle w:val="Hyperlink"/>
            <w:rFonts w:eastAsia="SimSun" w:cs="Mangal"/>
            <w:kern w:val="2"/>
            <w:lang w:eastAsia="hi-IN" w:bidi="hi-IN"/>
          </w:rPr>
          <w:t>://</w:t>
        </w:r>
        <w:r w:rsidRPr="00042B31">
          <w:rPr>
            <w:rStyle w:val="Hyperlink"/>
            <w:rFonts w:eastAsia="SimSun" w:cs="Mangal"/>
            <w:kern w:val="2"/>
            <w:lang w:val="en-US" w:eastAsia="hi-IN" w:bidi="hi-IN"/>
          </w:rPr>
          <w:t>www</w:t>
        </w:r>
        <w:r w:rsidRPr="00042B31">
          <w:rPr>
            <w:rStyle w:val="Hyperlink"/>
            <w:rFonts w:eastAsia="SimSun" w:cs="Mangal"/>
            <w:kern w:val="2"/>
            <w:lang w:eastAsia="hi-IN" w:bidi="hi-IN"/>
          </w:rPr>
          <w:t>.</w:t>
        </w:r>
        <w:r w:rsidRPr="00042B31">
          <w:rPr>
            <w:rStyle w:val="Hyperlink"/>
            <w:rFonts w:eastAsia="SimSun" w:cs="Mangal"/>
            <w:kern w:val="2"/>
            <w:lang w:val="en-US" w:eastAsia="hi-IN" w:bidi="hi-IN"/>
          </w:rPr>
          <w:t>edu</w:t>
        </w:r>
        <w:r w:rsidRPr="00042B31">
          <w:rPr>
            <w:rStyle w:val="Hyperlink"/>
            <w:rFonts w:eastAsia="SimSun" w:cs="Mangal"/>
            <w:kern w:val="2"/>
            <w:lang w:eastAsia="hi-IN" w:bidi="hi-IN"/>
          </w:rPr>
          <w:t>.</w:t>
        </w:r>
        <w:r w:rsidRPr="00042B31">
          <w:rPr>
            <w:rStyle w:val="Hyperlink"/>
            <w:rFonts w:eastAsia="SimSun" w:cs="Mangal"/>
            <w:kern w:val="2"/>
            <w:lang w:val="en-US" w:eastAsia="hi-IN" w:bidi="hi-IN"/>
          </w:rPr>
          <w:t>ru</w:t>
        </w:r>
        <w:r w:rsidRPr="00042B31">
          <w:rPr>
            <w:rStyle w:val="Hyperlink"/>
            <w:rFonts w:eastAsia="SimSun" w:cs="Mangal"/>
            <w:kern w:val="2"/>
            <w:lang w:eastAsia="hi-IN" w:bidi="hi-IN"/>
          </w:rPr>
          <w:t>/</w:t>
        </w:r>
      </w:hyperlink>
    </w:p>
    <w:p w:rsidR="00514311" w:rsidRPr="00042B31" w:rsidRDefault="00514311" w:rsidP="00E47A0F">
      <w:pPr>
        <w:numPr>
          <w:ilvl w:val="0"/>
          <w:numId w:val="38"/>
        </w:numPr>
        <w:rPr>
          <w:rFonts w:eastAsia="SimSun" w:cs="Mangal"/>
          <w:kern w:val="2"/>
          <w:lang w:eastAsia="hi-IN" w:bidi="hi-IN"/>
        </w:rPr>
      </w:pPr>
      <w:r w:rsidRPr="00042B31">
        <w:rPr>
          <w:rFonts w:eastAsia="SimSun" w:cs="Mangal"/>
          <w:kern w:val="2"/>
          <w:lang w:eastAsia="hi-IN" w:bidi="hi-IN"/>
        </w:rPr>
        <w:t>Единое окно доступа к образовательным ресурсам  </w:t>
      </w:r>
      <w:hyperlink r:id="rId18" w:anchor="_blank" w:history="1">
        <w:r w:rsidRPr="00042B31">
          <w:rPr>
            <w:rStyle w:val="Hyperlink"/>
            <w:rFonts w:eastAsia="SimSun" w:cs="Mangal"/>
            <w:kern w:val="2"/>
            <w:lang w:eastAsia="hi-IN" w:bidi="hi-IN"/>
          </w:rPr>
          <w:t>http://window.edu.ru/</w:t>
        </w:r>
      </w:hyperlink>
    </w:p>
    <w:p w:rsidR="00514311" w:rsidRPr="00042B31" w:rsidRDefault="00514311" w:rsidP="00E47A0F">
      <w:pPr>
        <w:numPr>
          <w:ilvl w:val="0"/>
          <w:numId w:val="38"/>
        </w:numPr>
        <w:rPr>
          <w:rFonts w:eastAsia="SimSun" w:cs="Mangal"/>
          <w:kern w:val="2"/>
          <w:lang w:eastAsia="hi-IN" w:bidi="hi-IN"/>
        </w:rPr>
      </w:pPr>
      <w:r w:rsidRPr="00042B31">
        <w:rPr>
          <w:rFonts w:eastAsia="SimSun" w:cs="Mangal"/>
          <w:kern w:val="2"/>
          <w:lang w:eastAsia="hi-IN" w:bidi="hi-IN"/>
        </w:rPr>
        <w:t xml:space="preserve">Электронно-библиотечная система «Юрайт» - </w:t>
      </w:r>
      <w:hyperlink r:id="rId19" w:history="1">
        <w:r w:rsidRPr="00042B31">
          <w:rPr>
            <w:rStyle w:val="Hyperlink"/>
            <w:rFonts w:eastAsia="SimSun" w:cs="Mangal"/>
            <w:kern w:val="2"/>
            <w:lang w:eastAsia="hi-IN" w:bidi="hi-IN"/>
          </w:rPr>
          <w:t>www.urait.ru</w:t>
        </w:r>
      </w:hyperlink>
      <w:r w:rsidRPr="00042B31">
        <w:rPr>
          <w:rFonts w:eastAsia="SimSun" w:cs="Mangal"/>
          <w:kern w:val="2"/>
          <w:lang w:eastAsia="hi-IN" w:bidi="hi-IN"/>
        </w:rPr>
        <w:t xml:space="preserve">  </w:t>
      </w:r>
    </w:p>
    <w:p w:rsidR="00514311" w:rsidRPr="00042B31" w:rsidRDefault="00514311" w:rsidP="00E47A0F">
      <w:pPr>
        <w:numPr>
          <w:ilvl w:val="0"/>
          <w:numId w:val="38"/>
        </w:numPr>
        <w:rPr>
          <w:rFonts w:eastAsia="SimSun" w:cs="Mangal"/>
          <w:kern w:val="2"/>
          <w:lang w:eastAsia="hi-IN" w:bidi="hi-IN"/>
        </w:rPr>
      </w:pPr>
      <w:r w:rsidRPr="00042B31">
        <w:rPr>
          <w:rFonts w:eastAsia="SimSun" w:cs="Mangal"/>
          <w:kern w:val="2"/>
          <w:lang w:eastAsia="hi-IN" w:bidi="hi-IN"/>
        </w:rPr>
        <w:t xml:space="preserve">Электронно-библиотечная система «Лань» - </w:t>
      </w:r>
      <w:hyperlink r:id="rId20" w:history="1">
        <w:r w:rsidRPr="00042B31">
          <w:rPr>
            <w:rStyle w:val="Hyperlink"/>
            <w:rFonts w:eastAsia="SimSun" w:cs="Mangal"/>
            <w:kern w:val="2"/>
            <w:lang w:eastAsia="hi-IN" w:bidi="hi-IN"/>
          </w:rPr>
          <w:t>www.e.lanbook.com</w:t>
        </w:r>
      </w:hyperlink>
      <w:r w:rsidRPr="00042B31">
        <w:rPr>
          <w:rFonts w:eastAsia="SimSun" w:cs="Mangal"/>
          <w:kern w:val="2"/>
          <w:lang w:eastAsia="hi-IN" w:bidi="hi-IN"/>
        </w:rPr>
        <w:t xml:space="preserve"> </w:t>
      </w:r>
    </w:p>
    <w:p w:rsidR="00514311" w:rsidRPr="00042B31" w:rsidRDefault="00514311" w:rsidP="00E47A0F">
      <w:pPr>
        <w:numPr>
          <w:ilvl w:val="0"/>
          <w:numId w:val="38"/>
        </w:numPr>
        <w:rPr>
          <w:rFonts w:eastAsia="SimSun" w:cs="Mangal"/>
          <w:kern w:val="2"/>
          <w:lang w:eastAsia="hi-IN" w:bidi="hi-IN"/>
        </w:rPr>
      </w:pPr>
      <w:r w:rsidRPr="00042B31">
        <w:rPr>
          <w:rFonts w:eastAsia="SimSun" w:cs="Mangal"/>
          <w:kern w:val="2"/>
          <w:lang w:eastAsia="hi-IN" w:bidi="hi-IN"/>
        </w:rPr>
        <w:t xml:space="preserve">Электронно-библиотечная система «Айбукс» - </w:t>
      </w:r>
      <w:hyperlink r:id="rId21" w:history="1">
        <w:r w:rsidRPr="00042B31">
          <w:rPr>
            <w:rStyle w:val="Hyperlink"/>
            <w:rFonts w:eastAsia="SimSun" w:cs="Mangal"/>
            <w:kern w:val="2"/>
            <w:lang w:val="en-US" w:eastAsia="hi-IN" w:bidi="hi-IN"/>
          </w:rPr>
          <w:t>www</w:t>
        </w:r>
        <w:r w:rsidRPr="00042B31">
          <w:rPr>
            <w:rStyle w:val="Hyperlink"/>
            <w:rFonts w:eastAsia="SimSun" w:cs="Mangal"/>
            <w:kern w:val="2"/>
            <w:lang w:eastAsia="hi-IN" w:bidi="hi-IN"/>
          </w:rPr>
          <w:t>.</w:t>
        </w:r>
        <w:r w:rsidRPr="00042B31">
          <w:rPr>
            <w:rStyle w:val="Hyperlink"/>
            <w:rFonts w:eastAsia="SimSun" w:cs="Mangal"/>
            <w:kern w:val="2"/>
            <w:lang w:val="en-US" w:eastAsia="hi-IN" w:bidi="hi-IN"/>
          </w:rPr>
          <w:t>ibooks</w:t>
        </w:r>
        <w:r w:rsidRPr="00042B31">
          <w:rPr>
            <w:rStyle w:val="Hyperlink"/>
            <w:rFonts w:eastAsia="SimSun" w:cs="Mangal"/>
            <w:kern w:val="2"/>
            <w:lang w:eastAsia="hi-IN" w:bidi="hi-IN"/>
          </w:rPr>
          <w:t>.</w:t>
        </w:r>
        <w:r w:rsidRPr="00042B31">
          <w:rPr>
            <w:rStyle w:val="Hyperlink"/>
            <w:rFonts w:eastAsia="SimSun" w:cs="Mangal"/>
            <w:kern w:val="2"/>
            <w:lang w:val="en-US" w:eastAsia="hi-IN" w:bidi="hi-IN"/>
          </w:rPr>
          <w:t>ru</w:t>
        </w:r>
      </w:hyperlink>
      <w:r w:rsidRPr="00042B31">
        <w:rPr>
          <w:rFonts w:eastAsia="SimSun" w:cs="Mangal"/>
          <w:kern w:val="2"/>
          <w:lang w:eastAsia="hi-IN" w:bidi="hi-IN"/>
        </w:rPr>
        <w:t xml:space="preserve"> </w:t>
      </w:r>
    </w:p>
    <w:p w:rsidR="00514311" w:rsidRPr="00042B31" w:rsidRDefault="00514311" w:rsidP="00E47A0F">
      <w:pPr>
        <w:numPr>
          <w:ilvl w:val="0"/>
          <w:numId w:val="38"/>
        </w:numPr>
        <w:rPr>
          <w:rFonts w:eastAsia="SimSun" w:cs="Mangal"/>
          <w:kern w:val="2"/>
          <w:lang w:eastAsia="hi-IN" w:bidi="hi-IN"/>
        </w:rPr>
      </w:pPr>
      <w:r w:rsidRPr="00042B31">
        <w:rPr>
          <w:rFonts w:eastAsia="SimSun" w:cs="Mangal"/>
          <w:kern w:val="2"/>
          <w:lang w:eastAsia="hi-IN" w:bidi="hi-IN"/>
        </w:rPr>
        <w:t>Электронно-библиотечная система «</w:t>
      </w:r>
      <w:r w:rsidRPr="00042B31">
        <w:rPr>
          <w:rFonts w:eastAsia="SimSun" w:cs="Mangal"/>
          <w:kern w:val="2"/>
          <w:lang w:val="en-US" w:eastAsia="hi-IN" w:bidi="hi-IN"/>
        </w:rPr>
        <w:t>BOOK</w:t>
      </w:r>
      <w:r w:rsidRPr="00042B31">
        <w:rPr>
          <w:rFonts w:eastAsia="SimSun" w:cs="Mangal"/>
          <w:kern w:val="2"/>
          <w:lang w:eastAsia="hi-IN" w:bidi="hi-IN"/>
        </w:rPr>
        <w:t xml:space="preserve">» - </w:t>
      </w:r>
      <w:hyperlink r:id="rId22" w:history="1">
        <w:r w:rsidRPr="00042B31">
          <w:rPr>
            <w:rStyle w:val="Hyperlink"/>
            <w:rFonts w:eastAsia="SimSun" w:cs="Mangal"/>
            <w:kern w:val="2"/>
            <w:lang w:val="en-US" w:eastAsia="hi-IN" w:bidi="hi-IN"/>
          </w:rPr>
          <w:t>www</w:t>
        </w:r>
        <w:r w:rsidRPr="00042B31">
          <w:rPr>
            <w:rStyle w:val="Hyperlink"/>
            <w:rFonts w:eastAsia="SimSun" w:cs="Mangal"/>
            <w:kern w:val="2"/>
            <w:lang w:eastAsia="hi-IN" w:bidi="hi-IN"/>
          </w:rPr>
          <w:t>.</w:t>
        </w:r>
        <w:r w:rsidRPr="00042B31">
          <w:rPr>
            <w:rStyle w:val="Hyperlink"/>
            <w:rFonts w:eastAsia="SimSun" w:cs="Mangal"/>
            <w:kern w:val="2"/>
            <w:lang w:val="en-US" w:eastAsia="hi-IN" w:bidi="hi-IN"/>
          </w:rPr>
          <w:t>book</w:t>
        </w:r>
        <w:r w:rsidRPr="00042B31">
          <w:rPr>
            <w:rStyle w:val="Hyperlink"/>
            <w:rFonts w:eastAsia="SimSun" w:cs="Mangal"/>
            <w:kern w:val="2"/>
            <w:lang w:eastAsia="hi-IN" w:bidi="hi-IN"/>
          </w:rPr>
          <w:t>.</w:t>
        </w:r>
        <w:r w:rsidRPr="00042B31">
          <w:rPr>
            <w:rStyle w:val="Hyperlink"/>
            <w:rFonts w:eastAsia="SimSun" w:cs="Mangal"/>
            <w:kern w:val="2"/>
            <w:lang w:val="en-US" w:eastAsia="hi-IN" w:bidi="hi-IN"/>
          </w:rPr>
          <w:t>ru</w:t>
        </w:r>
      </w:hyperlink>
      <w:r w:rsidRPr="00042B31">
        <w:rPr>
          <w:rFonts w:eastAsia="SimSun" w:cs="Mangal"/>
          <w:kern w:val="2"/>
          <w:lang w:eastAsia="hi-IN" w:bidi="hi-IN"/>
        </w:rPr>
        <w:t xml:space="preserve"> </w:t>
      </w:r>
    </w:p>
    <w:p w:rsidR="00514311" w:rsidRPr="00042B31" w:rsidRDefault="00514311" w:rsidP="00E47A0F">
      <w:pPr>
        <w:numPr>
          <w:ilvl w:val="0"/>
          <w:numId w:val="38"/>
        </w:numPr>
        <w:rPr>
          <w:rFonts w:eastAsia="SimSun" w:cs="Mangal"/>
          <w:kern w:val="2"/>
          <w:lang w:eastAsia="hi-IN" w:bidi="hi-IN"/>
        </w:rPr>
      </w:pPr>
      <w:r w:rsidRPr="00042B31">
        <w:rPr>
          <w:rFonts w:eastAsia="SimSun" w:cs="Mangal"/>
          <w:kern w:val="2"/>
          <w:lang w:eastAsia="hi-IN" w:bidi="hi-IN"/>
        </w:rPr>
        <w:t>Электронно-библиотечная система «</w:t>
      </w:r>
      <w:r w:rsidRPr="00042B31">
        <w:rPr>
          <w:rFonts w:eastAsia="SimSun" w:cs="Mangal"/>
          <w:kern w:val="2"/>
          <w:lang w:val="en-US" w:eastAsia="hi-IN" w:bidi="hi-IN"/>
        </w:rPr>
        <w:t>IPRBooks</w:t>
      </w:r>
      <w:r w:rsidRPr="00042B31">
        <w:rPr>
          <w:rFonts w:eastAsia="SimSun" w:cs="Mangal"/>
          <w:kern w:val="2"/>
          <w:lang w:eastAsia="hi-IN" w:bidi="hi-IN"/>
        </w:rPr>
        <w:t xml:space="preserve">» - </w:t>
      </w:r>
      <w:hyperlink r:id="rId23" w:history="1">
        <w:r w:rsidRPr="00042B31">
          <w:rPr>
            <w:rStyle w:val="Hyperlink"/>
            <w:rFonts w:eastAsia="SimSun" w:cs="Mangal"/>
            <w:kern w:val="2"/>
            <w:lang w:val="en-US" w:eastAsia="hi-IN" w:bidi="hi-IN"/>
          </w:rPr>
          <w:t>www</w:t>
        </w:r>
        <w:r w:rsidRPr="00042B31">
          <w:rPr>
            <w:rStyle w:val="Hyperlink"/>
            <w:rFonts w:eastAsia="SimSun" w:cs="Mangal"/>
            <w:kern w:val="2"/>
            <w:lang w:eastAsia="hi-IN" w:bidi="hi-IN"/>
          </w:rPr>
          <w:t>.</w:t>
        </w:r>
        <w:r w:rsidRPr="00042B31">
          <w:rPr>
            <w:rStyle w:val="Hyperlink"/>
            <w:rFonts w:eastAsia="SimSun" w:cs="Mangal"/>
            <w:kern w:val="2"/>
            <w:lang w:val="en-US" w:eastAsia="hi-IN" w:bidi="hi-IN"/>
          </w:rPr>
          <w:t>iprbooks</w:t>
        </w:r>
        <w:r w:rsidRPr="00042B31">
          <w:rPr>
            <w:rStyle w:val="Hyperlink"/>
            <w:rFonts w:eastAsia="SimSun" w:cs="Mangal"/>
            <w:kern w:val="2"/>
            <w:lang w:eastAsia="hi-IN" w:bidi="hi-IN"/>
          </w:rPr>
          <w:t>.</w:t>
        </w:r>
        <w:r w:rsidRPr="00042B31">
          <w:rPr>
            <w:rStyle w:val="Hyperlink"/>
            <w:rFonts w:eastAsia="SimSun" w:cs="Mangal"/>
            <w:kern w:val="2"/>
            <w:lang w:val="en-US" w:eastAsia="hi-IN" w:bidi="hi-IN"/>
          </w:rPr>
          <w:t>ru</w:t>
        </w:r>
      </w:hyperlink>
    </w:p>
    <w:p w:rsidR="00514311" w:rsidRPr="008117D0" w:rsidRDefault="00514311" w:rsidP="004B1446">
      <w:pPr>
        <w:tabs>
          <w:tab w:val="left" w:pos="360"/>
          <w:tab w:val="left" w:pos="426"/>
          <w:tab w:val="left" w:pos="993"/>
        </w:tabs>
        <w:ind w:firstLine="709"/>
        <w:jc w:val="both"/>
        <w:rPr>
          <w:b/>
          <w:i/>
        </w:rPr>
      </w:pPr>
    </w:p>
    <w:p w:rsidR="00514311" w:rsidRPr="0094451E" w:rsidRDefault="00514311" w:rsidP="00A220CD"/>
    <w:p w:rsidR="00514311" w:rsidRPr="00C613DC" w:rsidRDefault="00514311" w:rsidP="00C613DC">
      <w:pPr>
        <w:pStyle w:val="Heading2"/>
        <w:tabs>
          <w:tab w:val="left" w:pos="0"/>
        </w:tabs>
        <w:ind w:left="0" w:firstLine="0"/>
        <w:jc w:val="left"/>
        <w:rPr>
          <w:b/>
          <w:i w:val="0"/>
        </w:rPr>
      </w:pPr>
      <w:bookmarkStart w:id="12" w:name="_Toc398033665"/>
      <w:r w:rsidRPr="00C613DC">
        <w:rPr>
          <w:b/>
          <w:i w:val="0"/>
        </w:rPr>
        <w:t>11. Материально-техническое обеспечение дисциплины</w:t>
      </w:r>
      <w:bookmarkEnd w:id="12"/>
    </w:p>
    <w:p w:rsidR="00514311" w:rsidRDefault="00514311" w:rsidP="00C613DC">
      <w:pPr>
        <w:ind w:firstLine="709"/>
        <w:jc w:val="both"/>
      </w:pPr>
      <w:r>
        <w:t>Аудиторный фонд с демонстрационным оборудованием и техническими средствами обучения</w:t>
      </w:r>
      <w:r w:rsidRPr="00943A42">
        <w:t xml:space="preserve"> (</w:t>
      </w:r>
      <w:r>
        <w:t xml:space="preserve">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514311" w:rsidRDefault="00514311" w:rsidP="00C613DC">
      <w:pPr>
        <w:tabs>
          <w:tab w:val="left" w:pos="851"/>
        </w:tabs>
        <w:ind w:firstLine="709"/>
        <w:jc w:val="both"/>
      </w:pPr>
      <w:r>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514311" w:rsidRDefault="00514311" w:rsidP="00C613DC">
      <w:pPr>
        <w:tabs>
          <w:tab w:val="left" w:pos="851"/>
        </w:tabs>
        <w:ind w:firstLine="709"/>
        <w:jc w:val="both"/>
      </w:pPr>
    </w:p>
    <w:p w:rsidR="00514311" w:rsidRDefault="00514311" w:rsidP="006A0306">
      <w:pPr>
        <w:tabs>
          <w:tab w:val="left" w:pos="851"/>
        </w:tabs>
        <w:ind w:firstLine="709"/>
        <w:jc w:val="both"/>
      </w:pPr>
    </w:p>
    <w:p w:rsidR="00514311" w:rsidRDefault="00514311" w:rsidP="006A0306">
      <w:pPr>
        <w:tabs>
          <w:tab w:val="left" w:pos="851"/>
        </w:tabs>
        <w:ind w:firstLine="709"/>
        <w:jc w:val="both"/>
      </w:pPr>
    </w:p>
    <w:p w:rsidR="00514311" w:rsidRDefault="00514311" w:rsidP="006A0306">
      <w:pPr>
        <w:tabs>
          <w:tab w:val="left" w:pos="851"/>
        </w:tabs>
        <w:ind w:firstLine="709"/>
        <w:jc w:val="both"/>
      </w:pPr>
    </w:p>
    <w:p w:rsidR="00514311" w:rsidRPr="009119C2" w:rsidRDefault="00514311" w:rsidP="006A0306">
      <w:pPr>
        <w:tabs>
          <w:tab w:val="left" w:pos="851"/>
        </w:tabs>
        <w:ind w:firstLine="709"/>
        <w:jc w:val="both"/>
      </w:pPr>
    </w:p>
    <w:p w:rsidR="00514311" w:rsidRPr="009119C2" w:rsidRDefault="00514311" w:rsidP="006A0306">
      <w:pPr>
        <w:tabs>
          <w:tab w:val="left" w:pos="851"/>
        </w:tabs>
        <w:ind w:firstLine="709"/>
        <w:jc w:val="both"/>
      </w:pPr>
    </w:p>
    <w:p w:rsidR="00514311" w:rsidRDefault="00514311" w:rsidP="006A0306">
      <w:pPr>
        <w:tabs>
          <w:tab w:val="left" w:pos="851"/>
        </w:tabs>
        <w:ind w:firstLine="709"/>
        <w:jc w:val="both"/>
      </w:pPr>
    </w:p>
    <w:p w:rsidR="00514311" w:rsidRDefault="00514311" w:rsidP="006A0306">
      <w:pPr>
        <w:tabs>
          <w:tab w:val="left" w:pos="851"/>
        </w:tabs>
        <w:ind w:firstLine="709"/>
        <w:jc w:val="both"/>
      </w:pPr>
    </w:p>
    <w:p w:rsidR="00514311" w:rsidRDefault="00514311" w:rsidP="006A0306">
      <w:pPr>
        <w:tabs>
          <w:tab w:val="left" w:pos="851"/>
        </w:tabs>
        <w:ind w:firstLine="709"/>
        <w:jc w:val="both"/>
      </w:pPr>
    </w:p>
    <w:p w:rsidR="00514311" w:rsidRDefault="00514311" w:rsidP="006A0306">
      <w:pPr>
        <w:tabs>
          <w:tab w:val="left" w:pos="851"/>
        </w:tabs>
        <w:ind w:firstLine="709"/>
        <w:jc w:val="both"/>
      </w:pPr>
    </w:p>
    <w:p w:rsidR="00514311" w:rsidRPr="00D540AD" w:rsidRDefault="00514311" w:rsidP="00D540AD">
      <w:pPr>
        <w:pStyle w:val="Heading1"/>
        <w:numPr>
          <w:ilvl w:val="0"/>
          <w:numId w:val="0"/>
        </w:numPr>
        <w:tabs>
          <w:tab w:val="left" w:pos="708"/>
        </w:tabs>
      </w:pPr>
      <w:bookmarkStart w:id="13" w:name="_Toc400033000"/>
      <w:bookmarkStart w:id="14" w:name="_Toc398033666"/>
      <w:r w:rsidRPr="00D540AD">
        <w:t>УЧЕБНО-МЕТОДИЧЕСКОЕ ОБЕСПЕЧЕНИЕ САМОСТОЯТЕЛЬНОЙ РАБОТЫ СТУДЕНТОВ</w:t>
      </w:r>
      <w:bookmarkEnd w:id="13"/>
    </w:p>
    <w:p w:rsidR="00514311" w:rsidRDefault="00514311" w:rsidP="006A0306">
      <w:pPr>
        <w:pStyle w:val="Heading1"/>
        <w:numPr>
          <w:ilvl w:val="0"/>
          <w:numId w:val="0"/>
        </w:numPr>
        <w:tabs>
          <w:tab w:val="left" w:pos="708"/>
        </w:tabs>
        <w:jc w:val="left"/>
      </w:pPr>
    </w:p>
    <w:p w:rsidR="00514311" w:rsidRDefault="00514311" w:rsidP="006A0306">
      <w:pPr>
        <w:pStyle w:val="Heading1"/>
        <w:numPr>
          <w:ilvl w:val="0"/>
          <w:numId w:val="0"/>
        </w:numPr>
        <w:tabs>
          <w:tab w:val="left" w:pos="708"/>
        </w:tabs>
        <w:jc w:val="left"/>
      </w:pPr>
      <w:r>
        <w:t>1. Методические рекомендации по организации самостоятельной работы студентов</w:t>
      </w:r>
      <w:bookmarkEnd w:id="14"/>
    </w:p>
    <w:p w:rsidR="00514311" w:rsidRDefault="00514311" w:rsidP="00C613DC">
      <w:pPr>
        <w:ind w:firstLine="709"/>
        <w:jc w:val="both"/>
      </w:pPr>
      <w:r>
        <w:t>Важнейшим методическим приемом в учебном процессе является самостоятельная работа студента. В современных условиях дидактическое значение самостоятельной подготовки неизмеримо возрастает, а ее цели состоят в том, чтобы:</w:t>
      </w:r>
    </w:p>
    <w:p w:rsidR="00514311" w:rsidRDefault="00514311" w:rsidP="00C613DC">
      <w:pPr>
        <w:pStyle w:val="ListParagraph"/>
        <w:ind w:left="0" w:firstLine="709"/>
        <w:jc w:val="both"/>
      </w:pPr>
      <w:r>
        <w:t>- 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514311" w:rsidRDefault="00514311" w:rsidP="00C613DC">
      <w:pPr>
        <w:pStyle w:val="ListParagraph"/>
        <w:ind w:left="0" w:firstLine="709"/>
        <w:jc w:val="both"/>
      </w:pPr>
      <w:r>
        <w:t>- научить студентов самостоятельно приобретать знания, формировать навыки и умения, необходимы для дальнейшей деятельности;</w:t>
      </w:r>
    </w:p>
    <w:p w:rsidR="00514311" w:rsidRDefault="00514311" w:rsidP="00C613DC">
      <w:pPr>
        <w:pStyle w:val="ListParagraph"/>
        <w:ind w:left="0" w:firstLine="709"/>
        <w:jc w:val="both"/>
      </w:pPr>
      <w:r>
        <w:t>- развивать в себе самостоятельность в организации, планировании и выполнении заданий, определяемых учебным планом и указаниями преподавателя.</w:t>
      </w:r>
    </w:p>
    <w:p w:rsidR="00514311" w:rsidRDefault="00514311" w:rsidP="00C613DC">
      <w:pPr>
        <w:ind w:firstLine="709"/>
        <w:jc w:val="both"/>
      </w:pPr>
      <w:r>
        <w:t xml:space="preserve">      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514311" w:rsidRDefault="00514311" w:rsidP="00C613DC">
      <w:pPr>
        <w:ind w:firstLine="709"/>
        <w:jc w:val="both"/>
      </w:pPr>
      <w:r>
        <w:t>Самостоятельная работа в процессе изучения дисциплины включает в себя:</w:t>
      </w:r>
    </w:p>
    <w:p w:rsidR="00514311" w:rsidRDefault="00514311" w:rsidP="00C613DC">
      <w:pPr>
        <w:pStyle w:val="ListParagraph"/>
        <w:ind w:left="0" w:firstLine="709"/>
        <w:jc w:val="both"/>
      </w:pPr>
      <w:r>
        <w:t>- изучение обязательной литературы в соответствии с программой дисциплины;</w:t>
      </w:r>
    </w:p>
    <w:p w:rsidR="00514311" w:rsidRDefault="00514311" w:rsidP="00C613DC">
      <w:pPr>
        <w:pStyle w:val="ListParagraph"/>
        <w:ind w:left="0" w:firstLine="709"/>
        <w:jc w:val="both"/>
      </w:pPr>
      <w:r>
        <w:t>- ознакомление с литературой, рекомендованной в качестве дополнительной;</w:t>
      </w:r>
    </w:p>
    <w:p w:rsidR="00514311" w:rsidRDefault="00514311" w:rsidP="00C613DC">
      <w:pPr>
        <w:pStyle w:val="ListParagraph"/>
        <w:ind w:left="0" w:firstLine="709"/>
        <w:jc w:val="both"/>
      </w:pPr>
      <w:r>
        <w:t>- изучение и осмысление специальной экономической терминологии и понятий;</w:t>
      </w:r>
    </w:p>
    <w:p w:rsidR="00514311" w:rsidRDefault="00514311" w:rsidP="00C613DC">
      <w:pPr>
        <w:pStyle w:val="ListParagraph"/>
        <w:ind w:left="0" w:firstLine="709"/>
        <w:jc w:val="both"/>
      </w:pPr>
      <w:r>
        <w:t>- сбор материала для написания рефератов (для студентов, имеющих пропуски аудиторных занятий), контрольной работы (для студентов заочной формы обучения), выполнения самостоятельных и практических заданий;</w:t>
      </w:r>
    </w:p>
    <w:p w:rsidR="00514311" w:rsidRDefault="00514311" w:rsidP="00C613DC">
      <w:pPr>
        <w:pStyle w:val="ListParagraph"/>
        <w:ind w:left="0" w:firstLine="709"/>
        <w:jc w:val="both"/>
      </w:pPr>
      <w:r>
        <w:t>- подготовка докладов, сообщений, электронных презентаций;</w:t>
      </w:r>
    </w:p>
    <w:p w:rsidR="00514311" w:rsidRDefault="00514311" w:rsidP="00C613DC">
      <w:pPr>
        <w:pStyle w:val="ListParagraph"/>
        <w:ind w:left="0" w:firstLine="709"/>
        <w:jc w:val="both"/>
      </w:pPr>
      <w:r>
        <w:t xml:space="preserve"> Основными компонентами содержания данного вида работы являются:</w:t>
      </w:r>
    </w:p>
    <w:p w:rsidR="00514311" w:rsidRDefault="00514311" w:rsidP="00C613DC">
      <w:pPr>
        <w:pStyle w:val="ListParagraph"/>
        <w:ind w:left="0" w:firstLine="709"/>
        <w:jc w:val="both"/>
      </w:pPr>
      <w:r>
        <w:t>- творческое изучение учебных пособий и научной литературы;</w:t>
      </w:r>
    </w:p>
    <w:p w:rsidR="00514311" w:rsidRDefault="00514311" w:rsidP="00C613DC">
      <w:pPr>
        <w:pStyle w:val="ListParagraph"/>
        <w:ind w:left="0" w:firstLine="709"/>
        <w:jc w:val="both"/>
      </w:pPr>
      <w:r>
        <w:t>- умелое конспектирование лекционного материала;</w:t>
      </w:r>
    </w:p>
    <w:p w:rsidR="00514311" w:rsidRDefault="00514311" w:rsidP="00C613DC">
      <w:pPr>
        <w:pStyle w:val="ListParagraph"/>
        <w:ind w:left="0" w:firstLine="709"/>
        <w:jc w:val="both"/>
      </w:pPr>
      <w:r>
        <w:t>- участие в различных формах учебного процесса (лекции, опрос, дискуссии, выполнение аудиторных практических заданий, выполнение самостоятельных работ, тестирование и самотестирование и т. д.);</w:t>
      </w:r>
    </w:p>
    <w:p w:rsidR="00514311" w:rsidRDefault="00514311" w:rsidP="00C613DC">
      <w:pPr>
        <w:pStyle w:val="ListParagraph"/>
        <w:ind w:left="0" w:firstLine="709"/>
        <w:jc w:val="both"/>
      </w:pPr>
      <w:r>
        <w:t>- получение консультаций у преподавателя по отдельным проблемам курса;</w:t>
      </w:r>
    </w:p>
    <w:p w:rsidR="00514311" w:rsidRDefault="00514311" w:rsidP="00C613DC">
      <w:pPr>
        <w:pStyle w:val="ListParagraph"/>
        <w:ind w:left="0" w:firstLine="709"/>
        <w:jc w:val="both"/>
      </w:pPr>
      <w:r>
        <w:t>- знакомство с научной экономической литературой и информационными ресурсами Интернета и др.</w:t>
      </w:r>
    </w:p>
    <w:p w:rsidR="00514311" w:rsidRDefault="00514311" w:rsidP="006A0306">
      <w:pPr>
        <w:pStyle w:val="ListParagraph"/>
        <w:ind w:left="0"/>
        <w:jc w:val="both"/>
      </w:pPr>
    </w:p>
    <w:p w:rsidR="00514311" w:rsidRDefault="00514311" w:rsidP="00F4432E">
      <w:pPr>
        <w:pStyle w:val="Heading2"/>
        <w:tabs>
          <w:tab w:val="num" w:pos="0"/>
        </w:tabs>
        <w:jc w:val="left"/>
        <w:rPr>
          <w:b/>
          <w:i w:val="0"/>
        </w:rPr>
      </w:pPr>
      <w:r w:rsidRPr="00F36F99">
        <w:rPr>
          <w:b/>
          <w:i w:val="0"/>
        </w:rPr>
        <w:t>2.Методические рекомендации по подготовке к семинарским занятиям</w:t>
      </w:r>
    </w:p>
    <w:p w:rsidR="00514311" w:rsidRDefault="00514311" w:rsidP="006E761F">
      <w:pPr>
        <w:ind w:firstLine="720"/>
        <w:jc w:val="both"/>
      </w:pPr>
      <w:r w:rsidRPr="00427193">
        <w:rPr>
          <w:i/>
        </w:rPr>
        <w:t xml:space="preserve">Семинарские </w:t>
      </w:r>
      <w:r>
        <w:rPr>
          <w:i/>
        </w:rPr>
        <w:t xml:space="preserve">и практические </w:t>
      </w:r>
      <w:r w:rsidRPr="00427193">
        <w:rPr>
          <w:i/>
        </w:rPr>
        <w:t>занятия</w:t>
      </w:r>
      <w:r w:rsidRPr="00427193">
        <w:t xml:space="preserve"> — важная форма учебного процесса. Они способствуют закреплению и углублению з</w:t>
      </w:r>
      <w:r>
        <w:t>наний, полученных бакалаврами</w:t>
      </w:r>
      <w:r w:rsidRPr="00427193">
        <w:t xml:space="preserve"> на лекциях и в результате самостоятельной работы над</w:t>
      </w:r>
      <w:r>
        <w:t xml:space="preserve"> научной и учебной литературой,</w:t>
      </w:r>
      <w:r w:rsidRPr="00427193">
        <w:t xml:space="preserve"> нормативными источниками</w:t>
      </w:r>
      <w:r>
        <w:t>, информационными ресурсами Интернета.</w:t>
      </w:r>
      <w:r w:rsidRPr="00427193">
        <w:t xml:space="preserve"> Они призваны развивать самостоятельность мышления, умение делать выводы, связывать теоретические положения с практикой, форми</w:t>
      </w:r>
      <w:r>
        <w:t>ровать экономическое мышление сознание будущих журналистов</w:t>
      </w:r>
      <w:r w:rsidRPr="00427193">
        <w:t>-практиков. На занятиях вырабатыв</w:t>
      </w:r>
      <w:r>
        <w:t xml:space="preserve">аются необходимые каждому менеджеру </w:t>
      </w:r>
      <w:r w:rsidRPr="00427193">
        <w:t xml:space="preserve">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w:t>
      </w:r>
      <w:r>
        <w:t>нь подготовки к  зачету по дисциплине</w:t>
      </w:r>
      <w:r w:rsidRPr="00427193">
        <w:t>.</w:t>
      </w:r>
    </w:p>
    <w:p w:rsidR="00514311" w:rsidRDefault="00514311" w:rsidP="00C613DC">
      <w:pPr>
        <w:widowControl w:val="0"/>
        <w:autoSpaceDE w:val="0"/>
        <w:ind w:firstLine="709"/>
      </w:pPr>
      <w:r w:rsidRPr="00AB16C4">
        <w:rPr>
          <w:b/>
          <w:i/>
        </w:rPr>
        <w:t>К теме 1</w:t>
      </w:r>
      <w:r w:rsidRPr="00AB16C4">
        <w:rPr>
          <w:b/>
        </w:rPr>
        <w:t>.</w:t>
      </w:r>
      <w:r>
        <w:t>Общая характеристика предпринимательства и предпринимательской деятельности</w:t>
      </w:r>
    </w:p>
    <w:p w:rsidR="00514311" w:rsidRDefault="00514311" w:rsidP="00C613DC">
      <w:pPr>
        <w:ind w:firstLine="709"/>
      </w:pPr>
      <w:r w:rsidRPr="00AB16C4">
        <w:rPr>
          <w:b/>
          <w:i/>
        </w:rPr>
        <w:t>Задание для самостоятельной работы:</w:t>
      </w:r>
      <w:r>
        <w:t xml:space="preserve"> ознакомиться с УМК по дисциплине; прочитать соответствующие разделы научной и учебной литературы, ознакомиться с нормативной литературой по темам, знать терминологию, подготовиться к ответам на вопросы тестов и написанию эссе.</w:t>
      </w:r>
    </w:p>
    <w:p w:rsidR="00514311" w:rsidRDefault="00514311" w:rsidP="00C613DC">
      <w:pPr>
        <w:ind w:firstLine="709"/>
        <w:rPr>
          <w:b/>
          <w:i/>
        </w:rPr>
      </w:pPr>
      <w:r w:rsidRPr="00AB16C4">
        <w:rPr>
          <w:b/>
          <w:i/>
        </w:rPr>
        <w:t>Контрольные вопросы по теме</w:t>
      </w:r>
      <w:r>
        <w:rPr>
          <w:b/>
          <w:i/>
        </w:rPr>
        <w:t xml:space="preserve"> (для подготовки к опросу):</w:t>
      </w:r>
    </w:p>
    <w:p w:rsidR="00514311" w:rsidRDefault="00514311" w:rsidP="00C613DC">
      <w:pPr>
        <w:keepNext/>
        <w:widowControl w:val="0"/>
        <w:autoSpaceDE w:val="0"/>
        <w:ind w:firstLine="709"/>
        <w:jc w:val="both"/>
      </w:pPr>
      <w:r>
        <w:rPr>
          <w:bCs/>
        </w:rPr>
        <w:t>1.Дайте определение предпринимательства.</w:t>
      </w:r>
    </w:p>
    <w:p w:rsidR="00514311" w:rsidRDefault="00514311" w:rsidP="00C613DC">
      <w:pPr>
        <w:widowControl w:val="0"/>
        <w:autoSpaceDE w:val="0"/>
        <w:ind w:firstLine="709"/>
        <w:jc w:val="both"/>
      </w:pPr>
      <w:r>
        <w:rPr>
          <w:bCs/>
        </w:rPr>
        <w:t>2. Кто был основоположником предпринимательства?</w:t>
      </w:r>
    </w:p>
    <w:p w:rsidR="00514311" w:rsidRDefault="00514311" w:rsidP="00C613DC">
      <w:pPr>
        <w:widowControl w:val="0"/>
        <w:autoSpaceDE w:val="0"/>
        <w:ind w:firstLine="709"/>
        <w:jc w:val="both"/>
      </w:pPr>
      <w:r>
        <w:rPr>
          <w:bCs/>
        </w:rPr>
        <w:t>3.Дайте понятие юридических и физических лиц.</w:t>
      </w:r>
    </w:p>
    <w:p w:rsidR="00514311" w:rsidRDefault="00514311" w:rsidP="00C613DC">
      <w:pPr>
        <w:keepNext/>
        <w:widowControl w:val="0"/>
        <w:autoSpaceDE w:val="0"/>
        <w:ind w:firstLine="709"/>
        <w:jc w:val="both"/>
      </w:pPr>
      <w:r>
        <w:rPr>
          <w:bCs/>
        </w:rPr>
        <w:t xml:space="preserve">4. Сформулируйте понятие и функции предпринимательства. </w:t>
      </w:r>
    </w:p>
    <w:p w:rsidR="00514311" w:rsidRDefault="00514311" w:rsidP="00C613DC">
      <w:pPr>
        <w:widowControl w:val="0"/>
        <w:autoSpaceDE w:val="0"/>
        <w:ind w:firstLine="709"/>
        <w:jc w:val="both"/>
        <w:rPr>
          <w:bCs/>
        </w:rPr>
      </w:pPr>
      <w:r>
        <w:rPr>
          <w:bCs/>
        </w:rPr>
        <w:t>5. Дайте классификацию предпринимательства по формам собственности, по охвату территории, по распространению на различных территориях, по составу учредителей, по численности персонала и объему оборота, по темпам роста и уровню прибыльности, по степени использования инноваций.</w:t>
      </w:r>
    </w:p>
    <w:p w:rsidR="00514311" w:rsidRDefault="00514311" w:rsidP="00C613DC">
      <w:pPr>
        <w:widowControl w:val="0"/>
        <w:autoSpaceDE w:val="0"/>
        <w:ind w:firstLine="709"/>
        <w:jc w:val="both"/>
      </w:pPr>
      <w:r w:rsidRPr="00AB16C4">
        <w:rPr>
          <w:b/>
          <w:bCs/>
          <w:i/>
        </w:rPr>
        <w:t xml:space="preserve">Тема для дискуссии: </w:t>
      </w:r>
      <w:r w:rsidRPr="00AB16C4">
        <w:t>Место предпринимательства в российской экономике</w:t>
      </w:r>
    </w:p>
    <w:p w:rsidR="00514311" w:rsidRDefault="00514311" w:rsidP="00C613DC">
      <w:pPr>
        <w:widowControl w:val="0"/>
        <w:autoSpaceDE w:val="0"/>
        <w:ind w:firstLine="709"/>
        <w:jc w:val="both"/>
      </w:pPr>
    </w:p>
    <w:p w:rsidR="00514311" w:rsidRDefault="00514311" w:rsidP="00C613DC">
      <w:pPr>
        <w:widowControl w:val="0"/>
        <w:autoSpaceDE w:val="0"/>
        <w:ind w:firstLine="709"/>
        <w:jc w:val="both"/>
      </w:pPr>
      <w:r w:rsidRPr="00AB16C4">
        <w:rPr>
          <w:b/>
          <w:i/>
        </w:rPr>
        <w:t>К теме 2.</w:t>
      </w:r>
      <w:r w:rsidRPr="00EA653A">
        <w:t>Субъекты предпринимательской деятельности</w:t>
      </w:r>
    </w:p>
    <w:p w:rsidR="00514311" w:rsidRPr="00EA653A" w:rsidRDefault="00514311" w:rsidP="00C613DC">
      <w:pPr>
        <w:widowControl w:val="0"/>
        <w:autoSpaceDE w:val="0"/>
        <w:ind w:firstLine="709"/>
        <w:jc w:val="both"/>
      </w:pPr>
      <w:r w:rsidRPr="00AB16C4">
        <w:rPr>
          <w:b/>
          <w:i/>
        </w:rPr>
        <w:t>Задание для самостоятельной работы:</w:t>
      </w:r>
      <w:r>
        <w:t xml:space="preserve"> прочитать соответствующие разделы научной и учебной литературы, ориентироваться в терминологии, подготовиться к ответам на вопросы, подготовить эссе и ответы на тесты.</w:t>
      </w:r>
    </w:p>
    <w:p w:rsidR="00514311" w:rsidRDefault="00514311" w:rsidP="00C613DC">
      <w:pPr>
        <w:widowControl w:val="0"/>
        <w:autoSpaceDE w:val="0"/>
        <w:ind w:firstLine="709"/>
      </w:pPr>
      <w:r>
        <w:t>1.Дайте расширенное толкование понятия предпринимательства.</w:t>
      </w:r>
    </w:p>
    <w:p w:rsidR="00514311" w:rsidRDefault="00514311" w:rsidP="00C613DC">
      <w:pPr>
        <w:widowControl w:val="0"/>
        <w:autoSpaceDE w:val="0"/>
        <w:ind w:firstLine="709"/>
      </w:pPr>
      <w:r>
        <w:t>2. Перечислите организационно-правовые формы предприятий.</w:t>
      </w:r>
    </w:p>
    <w:p w:rsidR="00514311" w:rsidRDefault="00514311" w:rsidP="00C613DC">
      <w:pPr>
        <w:widowControl w:val="0"/>
        <w:autoSpaceDE w:val="0"/>
        <w:ind w:firstLine="709"/>
      </w:pPr>
      <w:r>
        <w:t>3. Сравните российские и зарубежные организационно-правовые формы предприятий</w:t>
      </w:r>
    </w:p>
    <w:p w:rsidR="00514311" w:rsidRDefault="00514311" w:rsidP="00C613DC">
      <w:pPr>
        <w:widowControl w:val="0"/>
        <w:autoSpaceDE w:val="0"/>
        <w:ind w:firstLine="709"/>
      </w:pPr>
      <w:r>
        <w:t>4. Проведите сравнительный анализ организационно-правовых форм предприятий.</w:t>
      </w:r>
    </w:p>
    <w:p w:rsidR="00514311" w:rsidRDefault="00514311" w:rsidP="00C613DC">
      <w:pPr>
        <w:widowControl w:val="0"/>
        <w:autoSpaceDE w:val="0"/>
        <w:ind w:firstLine="709"/>
      </w:pPr>
      <w:r>
        <w:t>5. Что называется средой предпринимательства? Значение м</w:t>
      </w:r>
      <w:r>
        <w:rPr>
          <w:bCs/>
        </w:rPr>
        <w:t>икро- и макросреды предприятия.</w:t>
      </w:r>
    </w:p>
    <w:p w:rsidR="00514311" w:rsidRDefault="00514311" w:rsidP="00C613DC">
      <w:pPr>
        <w:ind w:firstLine="709"/>
        <w:rPr>
          <w:bCs/>
        </w:rPr>
      </w:pPr>
      <w:r w:rsidRPr="00AB16C4">
        <w:rPr>
          <w:b/>
          <w:bCs/>
          <w:i/>
        </w:rPr>
        <w:t>Тема для дискуссии:</w:t>
      </w:r>
      <w:r>
        <w:rPr>
          <w:b/>
          <w:bCs/>
          <w:i/>
        </w:rPr>
        <w:t xml:space="preserve"> </w:t>
      </w:r>
      <w:r w:rsidRPr="004D5EC6">
        <w:rPr>
          <w:bCs/>
        </w:rPr>
        <w:t>Инновации и внедрение цифровых технологий в предпринимательскую деятельность после пандемии.</w:t>
      </w:r>
    </w:p>
    <w:p w:rsidR="00514311" w:rsidRDefault="00514311" w:rsidP="00C613DC">
      <w:pPr>
        <w:ind w:firstLine="709"/>
        <w:rPr>
          <w:bCs/>
        </w:rPr>
      </w:pPr>
    </w:p>
    <w:p w:rsidR="00514311" w:rsidRDefault="00514311" w:rsidP="00C613DC">
      <w:pPr>
        <w:ind w:firstLine="709"/>
        <w:rPr>
          <w:bCs/>
        </w:rPr>
      </w:pPr>
      <w:r w:rsidRPr="00B802FD">
        <w:rPr>
          <w:b/>
          <w:bCs/>
          <w:i/>
        </w:rPr>
        <w:t>К теме 3.</w:t>
      </w:r>
      <w:r>
        <w:t>Малое и среднее предпринимательство</w:t>
      </w:r>
    </w:p>
    <w:p w:rsidR="00514311" w:rsidRPr="00EA653A" w:rsidRDefault="00514311" w:rsidP="00C613DC">
      <w:pPr>
        <w:widowControl w:val="0"/>
        <w:autoSpaceDE w:val="0"/>
        <w:ind w:firstLine="709"/>
        <w:jc w:val="both"/>
      </w:pPr>
      <w:r w:rsidRPr="00AB16C4">
        <w:rPr>
          <w:b/>
          <w:i/>
        </w:rPr>
        <w:t>Задание для самостоятельной работы:</w:t>
      </w:r>
      <w:r>
        <w:t>прочитать соответствующие разделы научной и учебной литературы, ориентироваться в терминологии, подготовиться к ответам на вопросы, подготовить эссе, ответы на тесты и решить задачи.</w:t>
      </w:r>
    </w:p>
    <w:p w:rsidR="00514311" w:rsidRDefault="00514311" w:rsidP="00C613DC">
      <w:pPr>
        <w:ind w:firstLine="709"/>
        <w:rPr>
          <w:b/>
          <w:i/>
        </w:rPr>
      </w:pPr>
      <w:r w:rsidRPr="00AB16C4">
        <w:rPr>
          <w:b/>
          <w:i/>
        </w:rPr>
        <w:t>Контрольные вопросы по теме</w:t>
      </w:r>
      <w:r>
        <w:rPr>
          <w:b/>
          <w:i/>
        </w:rPr>
        <w:t xml:space="preserve"> (для подготовки к опросу):</w:t>
      </w:r>
    </w:p>
    <w:p w:rsidR="00514311" w:rsidRDefault="00514311" w:rsidP="00C613DC">
      <w:pPr>
        <w:widowControl w:val="0"/>
        <w:autoSpaceDE w:val="0"/>
        <w:ind w:firstLine="709"/>
      </w:pPr>
      <w:r>
        <w:t>1.Дайте расширенное толкование понятия «малое предпринимательство».</w:t>
      </w:r>
    </w:p>
    <w:p w:rsidR="00514311" w:rsidRDefault="00514311" w:rsidP="00C613DC">
      <w:pPr>
        <w:widowControl w:val="0"/>
        <w:autoSpaceDE w:val="0"/>
        <w:ind w:firstLine="709"/>
      </w:pPr>
      <w:r>
        <w:t>2. Перечислите критерии для отнесения к разряду малых предприятий.</w:t>
      </w:r>
    </w:p>
    <w:p w:rsidR="00514311" w:rsidRDefault="00514311" w:rsidP="00C613DC">
      <w:pPr>
        <w:widowControl w:val="0"/>
        <w:autoSpaceDE w:val="0"/>
        <w:ind w:firstLine="709"/>
      </w:pPr>
      <w:r>
        <w:t>3. Назовите предельную численность работников малых предприятий торговой сферы.</w:t>
      </w:r>
    </w:p>
    <w:p w:rsidR="00514311" w:rsidRDefault="00514311" w:rsidP="00C613DC">
      <w:pPr>
        <w:widowControl w:val="0"/>
        <w:tabs>
          <w:tab w:val="left" w:pos="993"/>
        </w:tabs>
        <w:autoSpaceDE w:val="0"/>
        <w:ind w:firstLine="709"/>
        <w:jc w:val="both"/>
      </w:pPr>
      <w:r>
        <w:rPr>
          <w:bCs/>
        </w:rPr>
        <w:t>4. Назовите предельную численность работников малых предприятий промышленной сферы.</w:t>
      </w:r>
    </w:p>
    <w:p w:rsidR="00514311" w:rsidRDefault="00514311" w:rsidP="00C613DC">
      <w:pPr>
        <w:ind w:firstLine="709"/>
        <w:rPr>
          <w:bCs/>
        </w:rPr>
      </w:pPr>
      <w:r w:rsidRPr="00AB16C4">
        <w:rPr>
          <w:b/>
          <w:bCs/>
          <w:i/>
        </w:rPr>
        <w:t>Тема для дискуссии:</w:t>
      </w:r>
      <w:r w:rsidRPr="0036122C">
        <w:rPr>
          <w:bCs/>
        </w:rPr>
        <w:t>Особенности хозяйственной деятельности коммерческих</w:t>
      </w:r>
      <w:r>
        <w:rPr>
          <w:bCs/>
        </w:rPr>
        <w:t xml:space="preserve"> предприятий розничной торговли работающих по франчайзингу.</w:t>
      </w:r>
    </w:p>
    <w:p w:rsidR="00514311" w:rsidRDefault="00514311" w:rsidP="00C613DC">
      <w:pPr>
        <w:ind w:firstLine="709"/>
        <w:rPr>
          <w:bCs/>
        </w:rPr>
      </w:pPr>
    </w:p>
    <w:p w:rsidR="00514311" w:rsidRPr="0036122C" w:rsidRDefault="00514311" w:rsidP="00C613DC">
      <w:pPr>
        <w:ind w:firstLine="709"/>
      </w:pPr>
      <w:r w:rsidRPr="0036122C">
        <w:rPr>
          <w:b/>
          <w:bCs/>
          <w:i/>
        </w:rPr>
        <w:t>К теме 4.</w:t>
      </w:r>
      <w:r>
        <w:t>Налогообложение организаций, льготы для организаций и индивидуальных предпринимателей</w:t>
      </w:r>
    </w:p>
    <w:p w:rsidR="00514311" w:rsidRDefault="00514311" w:rsidP="00C613DC">
      <w:pPr>
        <w:widowControl w:val="0"/>
        <w:autoSpaceDE w:val="0"/>
        <w:ind w:firstLine="709"/>
        <w:jc w:val="both"/>
      </w:pPr>
      <w:r w:rsidRPr="00AB16C4">
        <w:rPr>
          <w:b/>
          <w:i/>
        </w:rPr>
        <w:t>Задание для самостоятельной работы:</w:t>
      </w:r>
      <w:r>
        <w:rPr>
          <w:bCs/>
        </w:rPr>
        <w:t>подготовиться к семинарскому занятию, к ответам на вопросы. написать реферат и подготовить презентацию, , подготовиться к обсуждению сообщений, докладов и рефератов  других студентов.</w:t>
      </w:r>
    </w:p>
    <w:p w:rsidR="00514311" w:rsidRDefault="00514311" w:rsidP="00C613DC">
      <w:pPr>
        <w:ind w:firstLine="709"/>
        <w:rPr>
          <w:b/>
          <w:i/>
        </w:rPr>
      </w:pPr>
      <w:r w:rsidRPr="00AB16C4">
        <w:rPr>
          <w:b/>
          <w:i/>
        </w:rPr>
        <w:t>Контрольные вопросы по теме</w:t>
      </w:r>
      <w:r>
        <w:rPr>
          <w:b/>
          <w:i/>
        </w:rPr>
        <w:t xml:space="preserve"> (для подготовки к опросу):</w:t>
      </w:r>
    </w:p>
    <w:p w:rsidR="00514311" w:rsidRDefault="00514311" w:rsidP="00C613DC">
      <w:pPr>
        <w:widowControl w:val="0"/>
        <w:autoSpaceDE w:val="0"/>
        <w:ind w:firstLine="709"/>
        <w:rPr>
          <w:bCs/>
        </w:rPr>
      </w:pPr>
      <w:r>
        <w:rPr>
          <w:bCs/>
        </w:rPr>
        <w:t>1.Налоговая политика государства в отношении субъектов малого и среднего бизнеса.</w:t>
      </w:r>
    </w:p>
    <w:p w:rsidR="00514311" w:rsidRDefault="00514311" w:rsidP="00C613DC">
      <w:pPr>
        <w:widowControl w:val="0"/>
        <w:autoSpaceDE w:val="0"/>
        <w:ind w:firstLine="709"/>
        <w:jc w:val="both"/>
      </w:pPr>
      <w:r>
        <w:rPr>
          <w:bCs/>
        </w:rPr>
        <w:t>2.Назовите прямые и косвенные налоги.</w:t>
      </w:r>
    </w:p>
    <w:p w:rsidR="00514311" w:rsidRDefault="00514311" w:rsidP="00C613DC">
      <w:pPr>
        <w:widowControl w:val="0"/>
        <w:autoSpaceDE w:val="0"/>
        <w:ind w:firstLine="709"/>
      </w:pPr>
      <w:r>
        <w:rPr>
          <w:bCs/>
        </w:rPr>
        <w:t>3. Ответственность за нарушение налогового законодательства.</w:t>
      </w:r>
    </w:p>
    <w:p w:rsidR="00514311" w:rsidRDefault="00514311" w:rsidP="00C613DC">
      <w:pPr>
        <w:widowControl w:val="0"/>
        <w:autoSpaceDE w:val="0"/>
        <w:ind w:firstLine="709"/>
      </w:pPr>
      <w:r>
        <w:t xml:space="preserve">4. </w:t>
      </w:r>
      <w:r>
        <w:rPr>
          <w:bCs/>
        </w:rPr>
        <w:t>Особенности налоговой системы Германии, Франции, США и основные отличия от российской.</w:t>
      </w:r>
    </w:p>
    <w:p w:rsidR="00514311" w:rsidRDefault="00514311" w:rsidP="00C613DC">
      <w:pPr>
        <w:widowControl w:val="0"/>
        <w:autoSpaceDE w:val="0"/>
        <w:ind w:firstLine="709"/>
        <w:jc w:val="both"/>
      </w:pPr>
      <w:r>
        <w:rPr>
          <w:bCs/>
        </w:rPr>
        <w:t>5.Как называется система налогообложения малых предприятий?</w:t>
      </w:r>
    </w:p>
    <w:p w:rsidR="00514311" w:rsidRDefault="00514311" w:rsidP="00C613DC">
      <w:pPr>
        <w:ind w:firstLine="709"/>
        <w:rPr>
          <w:bCs/>
        </w:rPr>
      </w:pPr>
      <w:r w:rsidRPr="00AB16C4">
        <w:rPr>
          <w:b/>
          <w:bCs/>
          <w:i/>
        </w:rPr>
        <w:t>Тема для дискуссии:</w:t>
      </w:r>
      <w:r>
        <w:rPr>
          <w:bCs/>
        </w:rPr>
        <w:t>Льготы в системе налог</w:t>
      </w:r>
      <w:r w:rsidRPr="00377EA9">
        <w:rPr>
          <w:bCs/>
        </w:rPr>
        <w:t>о</w:t>
      </w:r>
      <w:r>
        <w:rPr>
          <w:bCs/>
        </w:rPr>
        <w:t>о</w:t>
      </w:r>
      <w:r w:rsidRPr="00377EA9">
        <w:rPr>
          <w:bCs/>
        </w:rPr>
        <w:t xml:space="preserve">бложения для малого </w:t>
      </w:r>
      <w:r>
        <w:rPr>
          <w:bCs/>
        </w:rPr>
        <w:t xml:space="preserve">и среднего </w:t>
      </w:r>
      <w:r w:rsidRPr="00377EA9">
        <w:rPr>
          <w:bCs/>
        </w:rPr>
        <w:t>предпринимательства в период пандемии.</w:t>
      </w:r>
    </w:p>
    <w:p w:rsidR="00514311" w:rsidRDefault="00514311" w:rsidP="00C613DC">
      <w:pPr>
        <w:ind w:firstLine="709"/>
        <w:rPr>
          <w:bCs/>
        </w:rPr>
      </w:pPr>
    </w:p>
    <w:p w:rsidR="00514311" w:rsidRDefault="00514311" w:rsidP="00C613DC">
      <w:pPr>
        <w:ind w:firstLine="709"/>
        <w:rPr>
          <w:bCs/>
        </w:rPr>
      </w:pPr>
      <w:r w:rsidRPr="00377EA9">
        <w:rPr>
          <w:b/>
          <w:bCs/>
          <w:i/>
        </w:rPr>
        <w:t>К теме 5.</w:t>
      </w:r>
      <w:r>
        <w:rPr>
          <w:bCs/>
        </w:rPr>
        <w:t xml:space="preserve"> Основы бизнес - планирования предпринимательской деятельности</w:t>
      </w:r>
    </w:p>
    <w:p w:rsidR="00514311" w:rsidRDefault="00514311" w:rsidP="00C613DC">
      <w:pPr>
        <w:widowControl w:val="0"/>
        <w:autoSpaceDE w:val="0"/>
        <w:ind w:firstLine="709"/>
        <w:jc w:val="both"/>
      </w:pPr>
      <w:r w:rsidRPr="00AB16C4">
        <w:rPr>
          <w:b/>
          <w:i/>
        </w:rPr>
        <w:t>Задание для самостоятельной работы:</w:t>
      </w:r>
      <w:r>
        <w:rPr>
          <w:bCs/>
        </w:rPr>
        <w:t>подготовиться к семинарскому занятию, к ответам на вопросы, к решению кейса.</w:t>
      </w:r>
    </w:p>
    <w:p w:rsidR="00514311" w:rsidRDefault="00514311" w:rsidP="00C613DC">
      <w:pPr>
        <w:ind w:firstLine="709"/>
        <w:rPr>
          <w:b/>
          <w:i/>
        </w:rPr>
      </w:pPr>
      <w:r w:rsidRPr="00AB16C4">
        <w:rPr>
          <w:b/>
          <w:i/>
        </w:rPr>
        <w:t>Контрольные вопросы по теме</w:t>
      </w:r>
      <w:r>
        <w:rPr>
          <w:b/>
          <w:i/>
        </w:rPr>
        <w:t xml:space="preserve"> (для подготовки к опросу):</w:t>
      </w:r>
    </w:p>
    <w:p w:rsidR="00514311" w:rsidRDefault="00514311" w:rsidP="00C613DC">
      <w:pPr>
        <w:widowControl w:val="0"/>
        <w:autoSpaceDE w:val="0"/>
        <w:ind w:firstLine="709"/>
      </w:pPr>
      <w:r>
        <w:t>.1. Оценить значение бизнес-плана для предпринимательской деятельности.</w:t>
      </w:r>
    </w:p>
    <w:p w:rsidR="00514311" w:rsidRDefault="00514311" w:rsidP="00C613DC">
      <w:pPr>
        <w:widowControl w:val="0"/>
        <w:autoSpaceDE w:val="0"/>
        <w:ind w:firstLine="709"/>
      </w:pPr>
      <w:r>
        <w:t>2. Что такое резюме бизнес-плана?</w:t>
      </w:r>
    </w:p>
    <w:p w:rsidR="00514311" w:rsidRDefault="00514311" w:rsidP="00C613DC">
      <w:pPr>
        <w:widowControl w:val="0"/>
        <w:autoSpaceDE w:val="0"/>
        <w:ind w:firstLine="709"/>
      </w:pPr>
      <w:r>
        <w:t>3. Что содержится в маркетинговом и организационном разделе (обосновании) бизнес-плана?</w:t>
      </w:r>
    </w:p>
    <w:p w:rsidR="00514311" w:rsidRDefault="00514311" w:rsidP="00C613DC">
      <w:pPr>
        <w:widowControl w:val="0"/>
        <w:autoSpaceDE w:val="0"/>
        <w:ind w:firstLine="709"/>
      </w:pPr>
      <w:r>
        <w:t>4. В какой последовательности составляется бизнес план?</w:t>
      </w:r>
    </w:p>
    <w:p w:rsidR="00514311" w:rsidRDefault="00514311" w:rsidP="00C613DC">
      <w:pPr>
        <w:widowControl w:val="0"/>
        <w:autoSpaceDE w:val="0"/>
        <w:ind w:firstLine="709"/>
      </w:pPr>
      <w:r>
        <w:t>5. Какие приложения могут дополнять бизнес план?</w:t>
      </w:r>
    </w:p>
    <w:p w:rsidR="00514311" w:rsidRDefault="00514311" w:rsidP="00C613DC">
      <w:pPr>
        <w:ind w:firstLine="709"/>
        <w:rPr>
          <w:b/>
          <w:bCs/>
          <w:i/>
        </w:rPr>
      </w:pPr>
      <w:r w:rsidRPr="00AB16C4">
        <w:rPr>
          <w:b/>
          <w:bCs/>
          <w:i/>
        </w:rPr>
        <w:t>Тема для дискуссии:</w:t>
      </w:r>
      <w:r>
        <w:rPr>
          <w:bCs/>
        </w:rPr>
        <w:t>Место ИДЕИ</w:t>
      </w:r>
      <w:r w:rsidRPr="004F02D5">
        <w:rPr>
          <w:bCs/>
        </w:rPr>
        <w:t xml:space="preserve"> при составлении бизнес плана нового предприятия</w:t>
      </w:r>
      <w:r>
        <w:rPr>
          <w:b/>
          <w:bCs/>
          <w:i/>
        </w:rPr>
        <w:t xml:space="preserve">. </w:t>
      </w:r>
    </w:p>
    <w:p w:rsidR="00514311" w:rsidRDefault="00514311" w:rsidP="00C613DC">
      <w:pPr>
        <w:ind w:firstLine="709"/>
        <w:rPr>
          <w:b/>
          <w:bCs/>
          <w:i/>
        </w:rPr>
      </w:pPr>
    </w:p>
    <w:p w:rsidR="00514311" w:rsidRDefault="00514311" w:rsidP="00C613DC">
      <w:pPr>
        <w:ind w:firstLine="709"/>
        <w:rPr>
          <w:bCs/>
        </w:rPr>
      </w:pPr>
      <w:r>
        <w:rPr>
          <w:b/>
          <w:bCs/>
          <w:i/>
        </w:rPr>
        <w:t xml:space="preserve">К теме 6. </w:t>
      </w:r>
      <w:r w:rsidRPr="00D95B81">
        <w:rPr>
          <w:bCs/>
        </w:rPr>
        <w:t xml:space="preserve">Основные отличия </w:t>
      </w:r>
      <w:r>
        <w:rPr>
          <w:bCs/>
        </w:rPr>
        <w:t xml:space="preserve">составления бизнес плана для предприятий </w:t>
      </w:r>
      <w:r w:rsidRPr="00D95B81">
        <w:rPr>
          <w:bCs/>
        </w:rPr>
        <w:t>сферы СКС (</w:t>
      </w:r>
      <w:r>
        <w:rPr>
          <w:bCs/>
        </w:rPr>
        <w:t>на примере здравоохранения</w:t>
      </w:r>
      <w:r w:rsidRPr="00D95B81">
        <w:rPr>
          <w:bCs/>
        </w:rPr>
        <w:t xml:space="preserve">) </w:t>
      </w:r>
    </w:p>
    <w:p w:rsidR="00514311" w:rsidRPr="004F02D5" w:rsidRDefault="00514311" w:rsidP="00C613DC">
      <w:pPr>
        <w:pStyle w:val="ListParagraph"/>
        <w:ind w:left="0" w:firstLine="709"/>
        <w:jc w:val="both"/>
        <w:rPr>
          <w:bCs/>
        </w:rPr>
      </w:pPr>
      <w:r w:rsidRPr="00AB16C4">
        <w:rPr>
          <w:b/>
          <w:i/>
        </w:rPr>
        <w:t>Задание для самостоятельной работы:</w:t>
      </w:r>
      <w:bookmarkStart w:id="15" w:name="_Toc398033667"/>
      <w:r w:rsidRPr="004F02D5">
        <w:rPr>
          <w:bCs/>
        </w:rPr>
        <w:t>подго</w:t>
      </w:r>
      <w:r>
        <w:rPr>
          <w:bCs/>
        </w:rPr>
        <w:t>товиться к семинарскому занятию и</w:t>
      </w:r>
      <w:r w:rsidRPr="004F02D5">
        <w:rPr>
          <w:bCs/>
        </w:rPr>
        <w:t xml:space="preserve"> к ответам на вопросы</w:t>
      </w:r>
    </w:p>
    <w:p w:rsidR="00514311" w:rsidRDefault="00514311" w:rsidP="00C613DC">
      <w:pPr>
        <w:ind w:firstLine="709"/>
        <w:rPr>
          <w:b/>
          <w:i/>
        </w:rPr>
      </w:pPr>
      <w:r w:rsidRPr="00AB16C4">
        <w:rPr>
          <w:b/>
          <w:i/>
        </w:rPr>
        <w:t>Контрольные вопросы по теме</w:t>
      </w:r>
      <w:r>
        <w:rPr>
          <w:b/>
          <w:i/>
        </w:rPr>
        <w:t xml:space="preserve"> (для подготовки к опросу):</w:t>
      </w:r>
    </w:p>
    <w:p w:rsidR="00514311" w:rsidRDefault="00514311" w:rsidP="00C613DC">
      <w:pPr>
        <w:pStyle w:val="ListParagraph"/>
        <w:numPr>
          <w:ilvl w:val="0"/>
          <w:numId w:val="24"/>
        </w:numPr>
        <w:tabs>
          <w:tab w:val="left" w:pos="993"/>
        </w:tabs>
        <w:ind w:left="0" w:firstLine="709"/>
      </w:pPr>
      <w:r>
        <w:t>Перечислить основные отличия составления бизнес плана для сферы СКС на примере любой коммерческой организации здравоохранения (например, массажных кабинетов, аптек, стоматологических клиник и пр. – по выбору студента)</w:t>
      </w:r>
    </w:p>
    <w:p w:rsidR="00514311" w:rsidRDefault="00514311" w:rsidP="00C613DC">
      <w:pPr>
        <w:pStyle w:val="ListParagraph"/>
        <w:numPr>
          <w:ilvl w:val="0"/>
          <w:numId w:val="24"/>
        </w:numPr>
        <w:tabs>
          <w:tab w:val="left" w:pos="993"/>
        </w:tabs>
        <w:ind w:left="0" w:firstLine="709"/>
      </w:pPr>
      <w:r>
        <w:t>Как формируется план маркетинга в бизнес плане СКС?</w:t>
      </w:r>
    </w:p>
    <w:p w:rsidR="00514311" w:rsidRDefault="00514311" w:rsidP="00C613DC">
      <w:pPr>
        <w:pStyle w:val="ListParagraph"/>
        <w:numPr>
          <w:ilvl w:val="0"/>
          <w:numId w:val="24"/>
        </w:numPr>
        <w:tabs>
          <w:tab w:val="left" w:pos="993"/>
        </w:tabs>
        <w:ind w:left="0" w:firstLine="709"/>
      </w:pPr>
      <w:r>
        <w:t>Приведите пример калькуляции затрат и расчета себестоимости услуги в бизнес плане.</w:t>
      </w:r>
    </w:p>
    <w:p w:rsidR="00514311" w:rsidRDefault="00514311" w:rsidP="00C613DC">
      <w:pPr>
        <w:pStyle w:val="ListParagraph"/>
        <w:ind w:left="0" w:firstLine="709"/>
      </w:pPr>
      <w:r w:rsidRPr="00B348CB">
        <w:rPr>
          <w:b/>
          <w:i/>
        </w:rPr>
        <w:t>Тема для дискуссии</w:t>
      </w:r>
      <w:r>
        <w:t>: какие услуги здравоохранения (из числа коммерческих структур) стали особенно популярны у населения в период пандемии и как увеличилась их прибыль</w:t>
      </w:r>
    </w:p>
    <w:p w:rsidR="00514311" w:rsidRDefault="00514311" w:rsidP="00C613DC">
      <w:pPr>
        <w:pStyle w:val="ListParagraph"/>
        <w:ind w:left="0" w:firstLine="709"/>
      </w:pPr>
    </w:p>
    <w:p w:rsidR="00514311" w:rsidRDefault="00514311" w:rsidP="002630D6">
      <w:pPr>
        <w:pStyle w:val="Heading2"/>
        <w:tabs>
          <w:tab w:val="left" w:pos="0"/>
        </w:tabs>
        <w:ind w:left="0" w:firstLine="0"/>
        <w:jc w:val="left"/>
        <w:rPr>
          <w:b/>
          <w:i w:val="0"/>
        </w:rPr>
      </w:pPr>
      <w:bookmarkStart w:id="16" w:name="_Toc398033668"/>
      <w:r w:rsidRPr="00C613DC">
        <w:rPr>
          <w:b/>
          <w:i w:val="0"/>
        </w:rPr>
        <w:t>3. Методические рекомендации по написанию контрольных работ</w:t>
      </w:r>
      <w:bookmarkEnd w:id="16"/>
    </w:p>
    <w:p w:rsidR="00514311" w:rsidRPr="00A262C2" w:rsidRDefault="00514311" w:rsidP="002630D6">
      <w:pPr>
        <w:pStyle w:val="Heading2"/>
        <w:tabs>
          <w:tab w:val="left" w:pos="0"/>
        </w:tabs>
        <w:ind w:left="0" w:firstLine="0"/>
        <w:jc w:val="left"/>
      </w:pPr>
      <w:r w:rsidRPr="00A262C2">
        <w:t>(для студентов заочной формы обучения)</w:t>
      </w:r>
    </w:p>
    <w:p w:rsidR="00514311" w:rsidRDefault="00514311" w:rsidP="002630D6">
      <w:pPr>
        <w:ind w:firstLine="708"/>
        <w:jc w:val="both"/>
      </w:pPr>
      <w:r>
        <w:t xml:space="preserve">Организация предпринимательской деятельности в социально-культурной сфере как область изучения обладает существенной спецификой. Во-первых, сфера представлена различными отраслями (культура и искусство, образование, туризм и др.) что обуславливает большое разнообразие факторов размещения и развития входящих в нее организаций, а также разнообразие рынков товаров и услуг. Во-вторых, организации социально-культурной сферы по форме собственности и способам хозяйственной деятельности – неоднородны, они входят в состав одного из трех секторов: государственного, неприбыльного или коммерческого, каждый из которых имеет собственный механизм экономического функционирования.     </w:t>
      </w:r>
    </w:p>
    <w:p w:rsidR="00514311" w:rsidRDefault="00514311" w:rsidP="002630D6">
      <w:pPr>
        <w:ind w:firstLine="708"/>
        <w:jc w:val="both"/>
      </w:pPr>
      <w:r>
        <w:t xml:space="preserve">Именно поэтому студенты заочной формы обучения в рамках изучения дисциплины «Организация предпринимательской деятельности в социально-культурной сфере» выполняют контрольную работу. </w:t>
      </w:r>
    </w:p>
    <w:p w:rsidR="00514311" w:rsidRDefault="00514311" w:rsidP="002630D6">
      <w:pPr>
        <w:widowControl w:val="0"/>
        <w:autoSpaceDE w:val="0"/>
        <w:ind w:firstLine="680"/>
        <w:jc w:val="both"/>
      </w:pPr>
      <w:r>
        <w:rPr>
          <w:color w:val="000000"/>
        </w:rPr>
        <w:t xml:space="preserve">Контрольная работа является промежуточной формой контроля знаний студентов заочной формы обучения, и представляет собой письменное изложение выбранной студентом темы. </w:t>
      </w:r>
      <w:r>
        <w:rPr>
          <w:i/>
          <w:color w:val="000000"/>
        </w:rPr>
        <w:t>Цель</w:t>
      </w:r>
      <w:r>
        <w:rPr>
          <w:color w:val="000000"/>
        </w:rPr>
        <w:t xml:space="preserve"> выполнения контрольной работы – систематизация и углубление знаний, полученных студентами в результате лекционных и практических занятий, самостоятельного изучения учебной и специальной литературы, а также приобретение практических навыков.  </w:t>
      </w:r>
    </w:p>
    <w:p w:rsidR="00514311" w:rsidRDefault="00514311" w:rsidP="002630D6">
      <w:pPr>
        <w:widowControl w:val="0"/>
        <w:autoSpaceDE w:val="0"/>
        <w:ind w:firstLine="680"/>
        <w:jc w:val="both"/>
      </w:pPr>
      <w:r>
        <w:rPr>
          <w:color w:val="000000"/>
        </w:rPr>
        <w:t>В процессе выполнения контрольной работы студент должен показать высокий уровень теоретической подготовки, проявить способности к реферированию научной литературы и решению прикладных проблем, выдвигаемых практикой.</w:t>
      </w:r>
    </w:p>
    <w:p w:rsidR="00514311" w:rsidRDefault="00514311" w:rsidP="002630D6">
      <w:pPr>
        <w:widowControl w:val="0"/>
        <w:autoSpaceDE w:val="0"/>
        <w:ind w:firstLine="680"/>
        <w:jc w:val="both"/>
      </w:pPr>
      <w:r>
        <w:rPr>
          <w:color w:val="000000"/>
        </w:rPr>
        <w:t>Ключевым требованием при подготовке контрольной работы выступает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p w:rsidR="00514311" w:rsidRPr="007256A9" w:rsidRDefault="00514311" w:rsidP="002630D6">
      <w:pPr>
        <w:widowControl w:val="0"/>
        <w:tabs>
          <w:tab w:val="left" w:pos="360"/>
        </w:tabs>
        <w:autoSpaceDE w:val="0"/>
        <w:jc w:val="both"/>
        <w:rPr>
          <w:b/>
          <w:i/>
        </w:rPr>
      </w:pPr>
      <w:r w:rsidRPr="007256A9">
        <w:rPr>
          <w:b/>
          <w:i/>
        </w:rPr>
        <w:t>Требования к оформлению контрольной работы</w:t>
      </w:r>
    </w:p>
    <w:p w:rsidR="00514311" w:rsidRDefault="00514311" w:rsidP="002630D6">
      <w:pPr>
        <w:widowControl w:val="0"/>
        <w:tabs>
          <w:tab w:val="left" w:pos="360"/>
        </w:tabs>
        <w:autoSpaceDE w:val="0"/>
        <w:jc w:val="both"/>
      </w:pPr>
      <w:r>
        <w:t>Оформленная контрольная работа должна включать:</w:t>
      </w:r>
    </w:p>
    <w:p w:rsidR="00514311" w:rsidRDefault="00514311" w:rsidP="002630D6">
      <w:pPr>
        <w:widowControl w:val="0"/>
        <w:autoSpaceDE w:val="0"/>
        <w:jc w:val="both"/>
      </w:pPr>
      <w:r>
        <w:t>- титульный лист;</w:t>
      </w:r>
    </w:p>
    <w:p w:rsidR="00514311" w:rsidRDefault="00514311" w:rsidP="002630D6">
      <w:pPr>
        <w:widowControl w:val="0"/>
        <w:autoSpaceDE w:val="0"/>
        <w:jc w:val="both"/>
      </w:pPr>
      <w:r>
        <w:t>- содержание (оглавление);</w:t>
      </w:r>
    </w:p>
    <w:p w:rsidR="00514311" w:rsidRDefault="00514311" w:rsidP="002630D6">
      <w:pPr>
        <w:widowControl w:val="0"/>
        <w:autoSpaceDE w:val="0"/>
        <w:jc w:val="both"/>
      </w:pPr>
      <w:r>
        <w:t>- основную часть (не менее трех параграфов;</w:t>
      </w:r>
    </w:p>
    <w:p w:rsidR="00514311" w:rsidRDefault="00514311" w:rsidP="002630D6">
      <w:pPr>
        <w:widowControl w:val="0"/>
        <w:autoSpaceDE w:val="0"/>
        <w:jc w:val="both"/>
      </w:pPr>
      <w:r>
        <w:t>- заключение</w:t>
      </w:r>
    </w:p>
    <w:p w:rsidR="00514311" w:rsidRDefault="00514311" w:rsidP="002630D6">
      <w:pPr>
        <w:widowControl w:val="0"/>
        <w:autoSpaceDE w:val="0"/>
        <w:ind w:hanging="360"/>
        <w:jc w:val="both"/>
      </w:pPr>
      <w:r>
        <w:t xml:space="preserve">      - список литературы.</w:t>
      </w:r>
    </w:p>
    <w:p w:rsidR="00514311" w:rsidRDefault="00514311" w:rsidP="002630D6">
      <w:pPr>
        <w:autoSpaceDE w:val="0"/>
        <w:ind w:firstLine="680"/>
        <w:jc w:val="both"/>
      </w:pPr>
      <w:r>
        <w:rPr>
          <w:color w:val="000000"/>
        </w:rPr>
        <w:t>Объем работы – до 15 страниц, включая список литературы.</w:t>
      </w:r>
    </w:p>
    <w:p w:rsidR="00514311" w:rsidRDefault="00514311" w:rsidP="002630D6">
      <w:pPr>
        <w:jc w:val="center"/>
        <w:rPr>
          <w:b/>
        </w:rPr>
      </w:pPr>
    </w:p>
    <w:p w:rsidR="00514311" w:rsidRDefault="00514311" w:rsidP="002630D6">
      <w:pPr>
        <w:jc w:val="center"/>
        <w:rPr>
          <w:b/>
        </w:rPr>
      </w:pPr>
      <w:r>
        <w:rPr>
          <w:b/>
        </w:rPr>
        <w:t>Тематика контрольных работ</w:t>
      </w:r>
      <w:bookmarkStart w:id="17" w:name="k"/>
      <w:bookmarkEnd w:id="17"/>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Содержание предпринимательской деятельности, ее   цели и задачи на различных этапах осуществления.</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Классификация предпринимательской деятельности по видам, их характеристика и значение.</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Современные формы предпринимательской деятельности в России и за рубежом.</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Технико-экономическое обоснование создания нового предприятия в социально-культурной сфере и формирование пакета учредительных документов.</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Особенности составления Бизнес-плана предприятия в социально-культурной сфере: здравоохранение, культура, образование, спорт (вид деятельности на выбор студента).</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Государственная регистрация предприятий и государственное регулирование предпринимательской деятельности.</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Лицензирование отдельных видов предпринимательской деятельности: содержание и порядок осуществления.</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Выбор организационного типа предприятия и порядок его создания.</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Разработка стратегии и тактики нового предприятия. Организация управления предприятием.</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Бизнес план нового предприятия. Основные разделы и комментарии к ним.</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Механизм функционирования предприятия и организация планирования его деятельности.</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Сравнительная характеристика организационно-правовых форм предпринимательства (предприятий).</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Понятие инвестиционной деятельности предпринимателя.  Инвестиции относительно объекта инвестирования: материальные, финансовые, нематериальные.</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 xml:space="preserve">Монополизация экономики и конкуренция. Содержание и виды конкуренции в предпринимательской среде. Особенности конкуренции в СКС. </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 xml:space="preserve">Антимонопольное регулирование предпринимательской деятельности. </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 xml:space="preserve">Предпринимательский капитал и способы его формирования. </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Сущность предпринимательского риска. Классификация рисков.</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Показатели риска и методы его оценки. Основные способы снижения риска.</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Развитие малого и среднего бизнеса. Отечественный и зарубежный опыт.</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Государственная поддержка малого бизнеса. Отечественный и зарубежный опыт.</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 xml:space="preserve">Государственные унитарные предприятия. </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Частное (единоличное) предпринимательство в России.</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Виды налогов для предприятий и предпринимателей.  Льготы в налогообложении. Налоговая политика предприятий.</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Основные виды кредитования предприятий: лизинг, факторинг, франчайзинг.</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Несостоятельность (банкротство) коммерческой организации.</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Процедура банкротства предприятия. Нормативная система критериев для оценки несостоятельности предприятия.</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Ликвидация коммерческой организации.</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Общество с ограниченной и дополнительной ответственностью.</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Открытые и закрытые акционерные общества.</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Производственные кооперативы.</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Зоны свободного предпринимательства и их роль в развитии предпринимательства.</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rPr>
          <w:lang w:eastAsia="ru-RU"/>
        </w:rPr>
      </w:pPr>
      <w:r>
        <w:rPr>
          <w:lang w:eastAsia="ru-RU"/>
        </w:rPr>
        <w:t>Оффшорные компании – зарубежный и отечественный опыт создания и функционирования.</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rPr>
          <w:lang w:eastAsia="ru-RU"/>
        </w:rPr>
      </w:pPr>
      <w:r>
        <w:rPr>
          <w:lang w:eastAsia="ru-RU"/>
        </w:rPr>
        <w:t xml:space="preserve">Холдинги как рыночные структуры. </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rPr>
          <w:lang w:eastAsia="ru-RU"/>
        </w:rPr>
      </w:pPr>
      <w:r>
        <w:rPr>
          <w:lang w:eastAsia="ru-RU"/>
        </w:rPr>
        <w:t>Коллективные предприятия. Экономический, социальный и правовой статус.</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rPr>
          <w:lang w:eastAsia="ru-RU"/>
        </w:rPr>
      </w:pPr>
      <w:r>
        <w:rPr>
          <w:lang w:eastAsia="ru-RU"/>
        </w:rPr>
        <w:t>Основные правовые нормы предпринимательской деятельности: права, обязанности и ответственность предпринимателя.</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rPr>
          <w:lang w:eastAsia="ru-RU"/>
        </w:rPr>
      </w:pPr>
      <w:r>
        <w:rPr>
          <w:lang w:eastAsia="ru-RU"/>
        </w:rPr>
        <w:t>Понятия и признаки юридического лица как субъекта предпринимательской деятельности. Коммерческие и некоммерческие организации, их виды и особенности хозяйствования.</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rPr>
          <w:lang w:eastAsia="ru-RU"/>
        </w:rPr>
      </w:pPr>
      <w:r>
        <w:rPr>
          <w:lang w:eastAsia="ru-RU"/>
        </w:rPr>
        <w:t>Право собственности и другие вещные права предпринимателей (предприятий, учреждений).</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rPr>
          <w:lang w:eastAsia="ru-RU"/>
        </w:rPr>
      </w:pPr>
      <w:r>
        <w:rPr>
          <w:lang w:eastAsia="ru-RU"/>
        </w:rPr>
        <w:t>Хозяйственные общества, их классификация и основные отличия от хозяйственных товариществ.</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rPr>
          <w:lang w:eastAsia="ru-RU"/>
        </w:rPr>
      </w:pPr>
      <w:r>
        <w:rPr>
          <w:lang w:eastAsia="ru-RU"/>
        </w:rPr>
        <w:t>Государственные или муниципальные унитарные предприятия. Особенности их имущественных прав, учреждения и формирования уставного капитала.</w:t>
      </w:r>
    </w:p>
    <w:p w:rsidR="00514311" w:rsidRDefault="00514311" w:rsidP="00C613DC">
      <w:pPr>
        <w:numPr>
          <w:ilvl w:val="0"/>
          <w:numId w:val="22"/>
        </w:numPr>
        <w:tabs>
          <w:tab w:val="clear" w:pos="720"/>
          <w:tab w:val="num" w:pos="0"/>
          <w:tab w:val="left" w:pos="1134"/>
        </w:tabs>
        <w:suppressAutoHyphens w:val="0"/>
        <w:spacing w:before="100" w:beforeAutospacing="1" w:after="100" w:afterAutospacing="1"/>
        <w:ind w:left="0" w:firstLine="709"/>
        <w:rPr>
          <w:lang w:eastAsia="ru-RU"/>
        </w:rPr>
      </w:pPr>
      <w:r>
        <w:rPr>
          <w:lang w:eastAsia="ru-RU"/>
        </w:rPr>
        <w:t>Лицензирование отдельных видов предпринимательской деятельности.</w:t>
      </w:r>
    </w:p>
    <w:p w:rsidR="00514311" w:rsidRDefault="00514311" w:rsidP="002630D6">
      <w:pPr>
        <w:ind w:firstLine="432"/>
        <w:jc w:val="both"/>
      </w:pPr>
      <w:r>
        <w:t xml:space="preserve">Студенты при написании контрольной работы могут выбрать любую из предложенных тем на свое усмотрение. </w:t>
      </w:r>
    </w:p>
    <w:p w:rsidR="00514311" w:rsidRDefault="00514311" w:rsidP="00B348CB">
      <w:pPr>
        <w:pStyle w:val="ListParagraph"/>
      </w:pPr>
    </w:p>
    <w:p w:rsidR="00514311" w:rsidRPr="00614F22" w:rsidRDefault="00514311" w:rsidP="00C613DC">
      <w:pPr>
        <w:rPr>
          <w:b/>
          <w:bCs/>
        </w:rPr>
      </w:pPr>
      <w:r>
        <w:rPr>
          <w:b/>
          <w:bCs/>
        </w:rPr>
        <w:t xml:space="preserve">4. </w:t>
      </w:r>
      <w:r w:rsidRPr="00614F22">
        <w:rPr>
          <w:b/>
          <w:bCs/>
        </w:rPr>
        <w:t>Методические рекомендации по написанию курсовой работы</w:t>
      </w:r>
    </w:p>
    <w:p w:rsidR="00514311" w:rsidRDefault="00514311" w:rsidP="00D05544">
      <w:pPr>
        <w:rPr>
          <w:bCs/>
        </w:rPr>
      </w:pPr>
      <w:r>
        <w:rPr>
          <w:bCs/>
        </w:rPr>
        <w:t>Учебным планом не предусмотрено</w:t>
      </w:r>
    </w:p>
    <w:p w:rsidR="00514311" w:rsidRDefault="00514311" w:rsidP="004F02D5"/>
    <w:p w:rsidR="00514311" w:rsidRDefault="00514311" w:rsidP="004F02D5"/>
    <w:p w:rsidR="00514311" w:rsidRDefault="00514311" w:rsidP="004F02D5"/>
    <w:p w:rsidR="00514311" w:rsidRDefault="00514311" w:rsidP="004F02D5"/>
    <w:p w:rsidR="00514311" w:rsidRDefault="00514311" w:rsidP="004F02D5"/>
    <w:p w:rsidR="00514311" w:rsidRDefault="00514311" w:rsidP="004F02D5"/>
    <w:p w:rsidR="00514311" w:rsidRDefault="00514311" w:rsidP="004F02D5"/>
    <w:p w:rsidR="00514311" w:rsidRDefault="00514311" w:rsidP="004F02D5"/>
    <w:p w:rsidR="00514311" w:rsidRPr="00D540AD" w:rsidRDefault="00514311" w:rsidP="00D05544">
      <w:pPr>
        <w:jc w:val="center"/>
        <w:rPr>
          <w:b/>
          <w:bCs/>
        </w:rPr>
      </w:pPr>
      <w:r>
        <w:br w:type="page"/>
      </w:r>
      <w:bookmarkEnd w:id="15"/>
      <w:r w:rsidRPr="00D540AD">
        <w:rPr>
          <w:b/>
          <w:bCs/>
        </w:rPr>
        <w:t>ОЦЕНОЧНЫЕ И МЕТОДИЧЕСКИЕ МАТЕРИАЛЫ</w:t>
      </w:r>
    </w:p>
    <w:p w:rsidR="00514311" w:rsidRDefault="00514311" w:rsidP="008F1EF8">
      <w:pPr>
        <w:jc w:val="both"/>
        <w:rPr>
          <w:b/>
          <w:bCs/>
        </w:rPr>
      </w:pPr>
    </w:p>
    <w:p w:rsidR="00514311" w:rsidRDefault="00514311" w:rsidP="008F1EF8">
      <w:pPr>
        <w:jc w:val="both"/>
      </w:pPr>
      <w:r>
        <w:rPr>
          <w:b/>
          <w:bCs/>
        </w:rPr>
        <w:t xml:space="preserve">Оценочные и методические материалы </w:t>
      </w:r>
      <w:r>
        <w:t>включают в себя:</w:t>
      </w:r>
    </w:p>
    <w:p w:rsidR="00514311" w:rsidRDefault="00514311" w:rsidP="008F1EF8">
      <w:pPr>
        <w:pStyle w:val="ConsPlusNormal"/>
        <w:ind w:firstLine="0"/>
        <w:jc w:val="both"/>
        <w:rPr>
          <w:rFonts w:ascii="Times New Roman" w:hAnsi="Times New Roman"/>
          <w:sz w:val="24"/>
          <w:szCs w:val="24"/>
        </w:rPr>
      </w:pPr>
      <w:r>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514311" w:rsidRDefault="00514311" w:rsidP="006A0306">
      <w:pPr>
        <w:pStyle w:val="ConsPlusNormal"/>
        <w:ind w:firstLine="0"/>
        <w:jc w:val="both"/>
        <w:rPr>
          <w:rFonts w:ascii="Times New Roman" w:hAnsi="Times New Roman"/>
          <w:sz w:val="24"/>
          <w:szCs w:val="24"/>
        </w:rPr>
      </w:pPr>
      <w:r>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514311" w:rsidRDefault="00514311" w:rsidP="006A0306">
      <w:pPr>
        <w:pStyle w:val="ConsPlusNormal"/>
        <w:ind w:firstLine="0"/>
        <w:jc w:val="both"/>
        <w:rPr>
          <w:rFonts w:ascii="Times New Roman" w:hAnsi="Times New Roman"/>
          <w:sz w:val="24"/>
          <w:szCs w:val="24"/>
        </w:rPr>
      </w:pPr>
      <w:r>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514311" w:rsidRDefault="00514311" w:rsidP="006A0306">
      <w:pPr>
        <w:pStyle w:val="ConsPlusNormal"/>
        <w:ind w:firstLine="0"/>
        <w:jc w:val="both"/>
        <w:rPr>
          <w:rFonts w:ascii="Times New Roman" w:hAnsi="Times New Roman"/>
          <w:sz w:val="24"/>
          <w:szCs w:val="24"/>
        </w:rPr>
      </w:pPr>
      <w:r>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514311" w:rsidRDefault="00514311" w:rsidP="006A0306">
      <w:pPr>
        <w:pStyle w:val="ConsPlusNormal"/>
        <w:ind w:firstLine="0"/>
        <w:jc w:val="both"/>
        <w:rPr>
          <w:rFonts w:ascii="Times New Roman" w:hAnsi="Times New Roman"/>
          <w:sz w:val="24"/>
          <w:szCs w:val="24"/>
        </w:rPr>
      </w:pPr>
    </w:p>
    <w:p w:rsidR="00514311" w:rsidRDefault="00514311" w:rsidP="004A640B">
      <w:pPr>
        <w:rPr>
          <w:b/>
        </w:rPr>
      </w:pPr>
      <w:r>
        <w:rPr>
          <w:b/>
        </w:rPr>
        <w:t xml:space="preserve">1. Перечень компетенций с указанием этапов их формирования в процессе освоения образовательной программы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2"/>
        <w:gridCol w:w="2383"/>
        <w:gridCol w:w="945"/>
        <w:gridCol w:w="4300"/>
        <w:gridCol w:w="1276"/>
      </w:tblGrid>
      <w:tr w:rsidR="00514311" w:rsidTr="00C85185">
        <w:trPr>
          <w:trHeight w:val="1380"/>
        </w:trPr>
        <w:tc>
          <w:tcPr>
            <w:tcW w:w="452" w:type="dxa"/>
          </w:tcPr>
          <w:p w:rsidR="00514311" w:rsidRDefault="00514311" w:rsidP="001E2A3F">
            <w:pPr>
              <w:jc w:val="center"/>
              <w:rPr>
                <w:b/>
              </w:rPr>
            </w:pPr>
            <w:r>
              <w:rPr>
                <w:b/>
                <w:sz w:val="22"/>
                <w:szCs w:val="22"/>
              </w:rPr>
              <w:t>№</w:t>
            </w:r>
          </w:p>
          <w:p w:rsidR="00514311" w:rsidRDefault="00514311" w:rsidP="001E2A3F">
            <w:pPr>
              <w:jc w:val="center"/>
              <w:rPr>
                <w:b/>
              </w:rPr>
            </w:pPr>
            <w:r>
              <w:rPr>
                <w:b/>
                <w:sz w:val="22"/>
                <w:szCs w:val="22"/>
              </w:rPr>
              <w:t>п\п</w:t>
            </w:r>
          </w:p>
        </w:tc>
        <w:tc>
          <w:tcPr>
            <w:tcW w:w="2383" w:type="dxa"/>
          </w:tcPr>
          <w:p w:rsidR="00514311" w:rsidRDefault="00514311" w:rsidP="001E2A3F">
            <w:pPr>
              <w:jc w:val="center"/>
              <w:rPr>
                <w:b/>
              </w:rPr>
            </w:pPr>
            <w:r>
              <w:rPr>
                <w:b/>
                <w:sz w:val="22"/>
                <w:szCs w:val="22"/>
              </w:rPr>
              <w:t>Контролируемые темы дисциплины</w:t>
            </w:r>
          </w:p>
        </w:tc>
        <w:tc>
          <w:tcPr>
            <w:tcW w:w="945" w:type="dxa"/>
          </w:tcPr>
          <w:p w:rsidR="00514311" w:rsidRDefault="00514311" w:rsidP="001E2A3F">
            <w:pPr>
              <w:jc w:val="center"/>
              <w:rPr>
                <w:b/>
              </w:rPr>
            </w:pPr>
            <w:r>
              <w:rPr>
                <w:b/>
                <w:sz w:val="22"/>
                <w:szCs w:val="22"/>
              </w:rPr>
              <w:t>Код формируемой компетенции</w:t>
            </w:r>
          </w:p>
        </w:tc>
        <w:tc>
          <w:tcPr>
            <w:tcW w:w="4300" w:type="dxa"/>
          </w:tcPr>
          <w:p w:rsidR="00514311" w:rsidRDefault="00514311" w:rsidP="001E2A3F">
            <w:pPr>
              <w:jc w:val="center"/>
              <w:rPr>
                <w:b/>
              </w:rPr>
            </w:pPr>
            <w:r>
              <w:rPr>
                <w:b/>
                <w:iCs/>
                <w:sz w:val="22"/>
                <w:szCs w:val="22"/>
              </w:rPr>
              <w:t>Код и наименование индикатора достижения</w:t>
            </w:r>
          </w:p>
        </w:tc>
        <w:tc>
          <w:tcPr>
            <w:tcW w:w="1276" w:type="dxa"/>
          </w:tcPr>
          <w:p w:rsidR="00514311" w:rsidRDefault="00514311" w:rsidP="001E2A3F">
            <w:pPr>
              <w:jc w:val="center"/>
              <w:rPr>
                <w:b/>
              </w:rPr>
            </w:pPr>
            <w:r>
              <w:rPr>
                <w:b/>
                <w:sz w:val="22"/>
                <w:szCs w:val="22"/>
              </w:rPr>
              <w:t>Наименование оценочного средства</w:t>
            </w:r>
          </w:p>
        </w:tc>
      </w:tr>
      <w:tr w:rsidR="00514311" w:rsidTr="00C85185">
        <w:tc>
          <w:tcPr>
            <w:tcW w:w="452" w:type="dxa"/>
          </w:tcPr>
          <w:p w:rsidR="00514311" w:rsidRDefault="00514311" w:rsidP="001E2A3F">
            <w:r>
              <w:t>1</w:t>
            </w:r>
          </w:p>
        </w:tc>
        <w:tc>
          <w:tcPr>
            <w:tcW w:w="2383" w:type="dxa"/>
          </w:tcPr>
          <w:p w:rsidR="00514311" w:rsidRDefault="00514311" w:rsidP="001E2A3F">
            <w:r>
              <w:t>Общая характеристика предпринимательства и предпринимательской деятельности</w:t>
            </w:r>
          </w:p>
        </w:tc>
        <w:tc>
          <w:tcPr>
            <w:tcW w:w="945" w:type="dxa"/>
          </w:tcPr>
          <w:p w:rsidR="00514311" w:rsidRDefault="00514311" w:rsidP="001E2A3F">
            <w:pPr>
              <w:jc w:val="center"/>
              <w:rPr>
                <w:highlight w:val="yellow"/>
              </w:rPr>
            </w:pPr>
            <w:r>
              <w:t>ОПК-4</w:t>
            </w:r>
          </w:p>
        </w:tc>
        <w:tc>
          <w:tcPr>
            <w:tcW w:w="4300" w:type="dxa"/>
          </w:tcPr>
          <w:p w:rsidR="00514311" w:rsidRDefault="00514311" w:rsidP="001E2A3F">
            <w:pPr>
              <w:jc w:val="both"/>
              <w:rPr>
                <w:sz w:val="20"/>
                <w:szCs w:val="20"/>
              </w:rPr>
            </w:pPr>
            <w:r>
              <w:t>ОПК-4</w:t>
            </w:r>
            <w:r w:rsidRPr="001C0529">
              <w:t>.1</w:t>
            </w:r>
            <w:r w:rsidRPr="00BB4FAE">
              <w:rPr>
                <w:i/>
              </w:rPr>
              <w:t>Знает</w:t>
            </w:r>
            <w:r>
              <w:rPr>
                <w:i/>
              </w:rPr>
              <w:t>:</w:t>
            </w:r>
            <w:r>
              <w:t>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бизнесе;основы бизнес-планирования предпринимательской деятельности;</w:t>
            </w:r>
          </w:p>
          <w:p w:rsidR="00514311" w:rsidRDefault="00514311" w:rsidP="001E2A3F">
            <w:pPr>
              <w:jc w:val="both"/>
              <w:rPr>
                <w:sz w:val="20"/>
                <w:szCs w:val="20"/>
              </w:rPr>
            </w:pPr>
          </w:p>
        </w:tc>
        <w:tc>
          <w:tcPr>
            <w:tcW w:w="1276" w:type="dxa"/>
          </w:tcPr>
          <w:p w:rsidR="00514311" w:rsidRDefault="00514311" w:rsidP="001E2A3F">
            <w:pPr>
              <w:pStyle w:val="rvps2"/>
              <w:spacing w:before="0" w:after="0"/>
              <w:rPr>
                <w:rStyle w:val="FontStyle36"/>
                <w:rFonts w:cs="Times New Roman"/>
              </w:rPr>
            </w:pPr>
            <w:r>
              <w:rPr>
                <w:rStyle w:val="FontStyle36"/>
                <w:rFonts w:cs="Times New Roman"/>
              </w:rPr>
              <w:t>Дискуссия,</w:t>
            </w:r>
          </w:p>
          <w:p w:rsidR="00514311" w:rsidRDefault="00514311" w:rsidP="001E2A3F">
            <w:pPr>
              <w:widowControl w:val="0"/>
              <w:autoSpaceDE w:val="0"/>
              <w:autoSpaceDN w:val="0"/>
              <w:adjustRightInd w:val="0"/>
              <w:rPr>
                <w:kern w:val="2"/>
              </w:rPr>
            </w:pPr>
            <w:r>
              <w:rPr>
                <w:rStyle w:val="rvts6"/>
              </w:rPr>
              <w:t>реферат, эссе</w:t>
            </w:r>
          </w:p>
        </w:tc>
      </w:tr>
      <w:tr w:rsidR="00514311" w:rsidTr="00C85185">
        <w:trPr>
          <w:trHeight w:val="2799"/>
        </w:trPr>
        <w:tc>
          <w:tcPr>
            <w:tcW w:w="452" w:type="dxa"/>
          </w:tcPr>
          <w:p w:rsidR="00514311" w:rsidRDefault="00514311" w:rsidP="001E2A3F">
            <w:r>
              <w:t>2</w:t>
            </w:r>
          </w:p>
        </w:tc>
        <w:tc>
          <w:tcPr>
            <w:tcW w:w="2383" w:type="dxa"/>
          </w:tcPr>
          <w:p w:rsidR="00514311" w:rsidRPr="00DA4777" w:rsidRDefault="00514311" w:rsidP="001E2A3F">
            <w:pPr>
              <w:pStyle w:val="Heading2"/>
              <w:numPr>
                <w:ilvl w:val="0"/>
                <w:numId w:val="0"/>
              </w:numPr>
              <w:tabs>
                <w:tab w:val="left" w:pos="708"/>
              </w:tabs>
              <w:snapToGrid w:val="0"/>
              <w:jc w:val="left"/>
              <w:rPr>
                <w:i w:val="0"/>
              </w:rPr>
            </w:pPr>
            <w:r w:rsidRPr="00DA4777">
              <w:rPr>
                <w:i w:val="0"/>
              </w:rPr>
              <w:t>Субъекты предпринимательской деятельности</w:t>
            </w:r>
          </w:p>
        </w:tc>
        <w:tc>
          <w:tcPr>
            <w:tcW w:w="945" w:type="dxa"/>
          </w:tcPr>
          <w:p w:rsidR="00514311" w:rsidRDefault="00514311" w:rsidP="001E2A3F">
            <w:pPr>
              <w:jc w:val="center"/>
              <w:rPr>
                <w:highlight w:val="yellow"/>
              </w:rPr>
            </w:pPr>
            <w:r>
              <w:t>ОПК-4</w:t>
            </w:r>
          </w:p>
        </w:tc>
        <w:tc>
          <w:tcPr>
            <w:tcW w:w="4300" w:type="dxa"/>
          </w:tcPr>
          <w:p w:rsidR="00514311" w:rsidRDefault="00514311" w:rsidP="001E2A3F">
            <w:pPr>
              <w:jc w:val="both"/>
            </w:pPr>
            <w:r>
              <w:t>ОПК-4</w:t>
            </w:r>
            <w:r w:rsidRPr="00BB4FAE">
              <w:t>.1.</w:t>
            </w:r>
            <w:r w:rsidRPr="00BB4FAE">
              <w:rPr>
                <w:i/>
                <w:lang w:eastAsia="en-US"/>
              </w:rPr>
              <w:t>Знает</w:t>
            </w:r>
            <w:r>
              <w:rPr>
                <w:i/>
                <w:lang w:eastAsia="en-US"/>
              </w:rPr>
              <w:t>:</w:t>
            </w:r>
            <w:r>
              <w:t xml:space="preserve">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 </w:t>
            </w:r>
            <w:r>
              <w:rPr>
                <w:bCs/>
                <w:iCs/>
              </w:rPr>
              <w:t xml:space="preserve">правовой статус предпринимателя; частное и коллективное предпринимательство; классификацию предпринимательских структур; </w:t>
            </w:r>
            <w:r w:rsidRPr="00715CD8">
              <w:rPr>
                <w:lang w:eastAsia="ru-RU"/>
              </w:rPr>
              <w:t xml:space="preserve">зарубежный и отечественный опыт </w:t>
            </w:r>
            <w:r>
              <w:rPr>
                <w:lang w:eastAsia="ru-RU"/>
              </w:rPr>
              <w:t>предпринимательства;</w:t>
            </w:r>
            <w:r>
              <w:t xml:space="preserve"> основные понятия;</w:t>
            </w:r>
          </w:p>
          <w:p w:rsidR="00514311" w:rsidRPr="001D2AC1" w:rsidRDefault="00514311" w:rsidP="001E2A3F">
            <w:pPr>
              <w:jc w:val="both"/>
            </w:pPr>
            <w:r>
              <w:t>ОПК-4</w:t>
            </w:r>
            <w:r w:rsidRPr="00BB4FAE">
              <w:t xml:space="preserve">.2. </w:t>
            </w:r>
            <w:r w:rsidRPr="00BB4FAE">
              <w:rPr>
                <w:i/>
              </w:rPr>
              <w:t>Умеет</w:t>
            </w:r>
            <w:r>
              <w:rPr>
                <w:i/>
              </w:rPr>
              <w:t>:</w:t>
            </w:r>
            <w:r w:rsidRPr="001D2AC1">
              <w:t xml:space="preserve">применять </w:t>
            </w:r>
            <w:r>
              <w:t xml:space="preserve">экономически и финансово обоснованные решения в профессиональной деятельности; применять </w:t>
            </w:r>
            <w:r w:rsidRPr="001D2AC1">
              <w:t>инновационные технологии в предпринимательской деятельности</w:t>
            </w:r>
          </w:p>
          <w:p w:rsidR="00514311" w:rsidRDefault="00514311" w:rsidP="001E2A3F">
            <w:pPr>
              <w:jc w:val="both"/>
            </w:pPr>
            <w:r>
              <w:t>ОПК-4</w:t>
            </w:r>
            <w:r w:rsidRPr="00BB4FAE">
              <w:t xml:space="preserve">.3. </w:t>
            </w:r>
            <w:r w:rsidRPr="00BB4FAE">
              <w:rPr>
                <w:i/>
              </w:rPr>
              <w:t>Владеет</w:t>
            </w:r>
            <w:r>
              <w:rPr>
                <w:i/>
              </w:rPr>
              <w:t>:</w:t>
            </w:r>
            <w:r w:rsidRPr="001D2AC1">
              <w:t>основами цифровой экономики в п</w:t>
            </w:r>
            <w:r>
              <w:t>редпринимательской деятельности;</w:t>
            </w:r>
          </w:p>
        </w:tc>
        <w:tc>
          <w:tcPr>
            <w:tcW w:w="1276" w:type="dxa"/>
          </w:tcPr>
          <w:p w:rsidR="00514311" w:rsidRDefault="00514311" w:rsidP="001E2A3F">
            <w:pPr>
              <w:pStyle w:val="a1"/>
              <w:snapToGrid w:val="0"/>
              <w:rPr>
                <w:rStyle w:val="rvts6"/>
              </w:rPr>
            </w:pPr>
            <w:r>
              <w:rPr>
                <w:rStyle w:val="rvts6"/>
              </w:rPr>
              <w:t>Дискуссия,</w:t>
            </w:r>
          </w:p>
          <w:p w:rsidR="00514311" w:rsidRDefault="00514311" w:rsidP="001E2A3F">
            <w:pPr>
              <w:pStyle w:val="a1"/>
              <w:snapToGrid w:val="0"/>
              <w:rPr>
                <w:rStyle w:val="rvts6"/>
              </w:rPr>
            </w:pPr>
            <w:r>
              <w:rPr>
                <w:rStyle w:val="rvts6"/>
              </w:rPr>
              <w:t>реферат, эссе, тест</w:t>
            </w:r>
          </w:p>
          <w:p w:rsidR="00514311" w:rsidRDefault="00514311" w:rsidP="001E2A3F">
            <w:pPr>
              <w:pStyle w:val="a1"/>
              <w:snapToGrid w:val="0"/>
            </w:pPr>
            <w:r>
              <w:rPr>
                <w:rStyle w:val="rvts6"/>
              </w:rPr>
              <w:t xml:space="preserve">электронные презентации, </w:t>
            </w:r>
          </w:p>
        </w:tc>
      </w:tr>
      <w:tr w:rsidR="00514311" w:rsidTr="00C85185">
        <w:trPr>
          <w:trHeight w:val="707"/>
        </w:trPr>
        <w:tc>
          <w:tcPr>
            <w:tcW w:w="452" w:type="dxa"/>
          </w:tcPr>
          <w:p w:rsidR="00514311" w:rsidRDefault="00514311" w:rsidP="001E2A3F">
            <w:r>
              <w:t>3</w:t>
            </w:r>
          </w:p>
        </w:tc>
        <w:tc>
          <w:tcPr>
            <w:tcW w:w="2383" w:type="dxa"/>
          </w:tcPr>
          <w:p w:rsidR="00514311" w:rsidRDefault="00514311" w:rsidP="001E2A3F">
            <w:pPr>
              <w:pStyle w:val="1"/>
              <w:spacing w:line="264" w:lineRule="atLeast"/>
              <w:ind w:right="21" w:firstLine="0"/>
              <w:jc w:val="left"/>
            </w:pPr>
            <w:r>
              <w:t>Малое и среднее предпринимательство</w:t>
            </w:r>
          </w:p>
        </w:tc>
        <w:tc>
          <w:tcPr>
            <w:tcW w:w="945" w:type="dxa"/>
          </w:tcPr>
          <w:p w:rsidR="00514311" w:rsidRDefault="00514311" w:rsidP="001E2A3F">
            <w:pPr>
              <w:jc w:val="center"/>
            </w:pPr>
            <w:r>
              <w:t>ОПК-4</w:t>
            </w:r>
          </w:p>
        </w:tc>
        <w:tc>
          <w:tcPr>
            <w:tcW w:w="4300" w:type="dxa"/>
          </w:tcPr>
          <w:p w:rsidR="00514311" w:rsidRDefault="00514311" w:rsidP="00A75B05">
            <w:pPr>
              <w:jc w:val="both"/>
            </w:pPr>
            <w:r>
              <w:t>ОПК-4</w:t>
            </w:r>
            <w:r w:rsidRPr="00BB4FAE">
              <w:t xml:space="preserve">.1. </w:t>
            </w:r>
            <w:r w:rsidRPr="00BB4FAE">
              <w:rPr>
                <w:i/>
              </w:rPr>
              <w:t>Знает</w:t>
            </w:r>
            <w:r>
              <w:rPr>
                <w:i/>
              </w:rPr>
              <w:t>:</w:t>
            </w:r>
            <w:r>
              <w:rPr>
                <w:i/>
                <w:lang w:eastAsia="en-US"/>
              </w:rPr>
              <w:t>:</w:t>
            </w:r>
            <w:r>
              <w:t xml:space="preserve">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 </w:t>
            </w:r>
            <w:r>
              <w:rPr>
                <w:bCs/>
                <w:iCs/>
              </w:rPr>
              <w:t xml:space="preserve">правовой статус предпринимателя; частное и коллективное предпринимательство; классификацию предпринимательских структур; </w:t>
            </w:r>
            <w:r w:rsidRPr="00715CD8">
              <w:rPr>
                <w:lang w:eastAsia="ru-RU"/>
              </w:rPr>
              <w:t xml:space="preserve">зарубежный и отечественный опыт </w:t>
            </w:r>
            <w:r>
              <w:rPr>
                <w:lang w:eastAsia="ru-RU"/>
              </w:rPr>
              <w:t>предпринимательства;</w:t>
            </w:r>
            <w:r>
              <w:t xml:space="preserve"> основные понятия; что такое п</w:t>
            </w:r>
            <w:r>
              <w:rPr>
                <w:bCs/>
              </w:rPr>
              <w:t xml:space="preserve">редпринимательская идея и способы ее реализация; виды и формы кредитования малого предпринимательства -  </w:t>
            </w:r>
            <w:r>
              <w:t>лизинг, факторинг, франчайзинг; п</w:t>
            </w:r>
            <w:r>
              <w:rPr>
                <w:lang w:eastAsia="ru-RU"/>
              </w:rPr>
              <w:t xml:space="preserve">роцедуру банкротства и ликвидации предприятия; основы культуры предпринимательства; </w:t>
            </w:r>
          </w:p>
          <w:p w:rsidR="00514311" w:rsidRDefault="00514311" w:rsidP="001E2A3F">
            <w:pPr>
              <w:jc w:val="both"/>
              <w:rPr>
                <w:i/>
              </w:rPr>
            </w:pPr>
            <w:r>
              <w:t>ОПК-4</w:t>
            </w:r>
            <w:r w:rsidRPr="00BB4FAE">
              <w:t xml:space="preserve">.2 </w:t>
            </w:r>
            <w:r w:rsidRPr="00BB4FAE">
              <w:rPr>
                <w:i/>
              </w:rPr>
              <w:t>Умеет</w:t>
            </w:r>
            <w:r>
              <w:rPr>
                <w:i/>
              </w:rPr>
              <w:t>:</w:t>
            </w:r>
            <w:r w:rsidRPr="001D2AC1">
              <w:t xml:space="preserve">применять </w:t>
            </w:r>
            <w:r>
              <w:t xml:space="preserve">экономически и финансово обоснованные решения в профессиональной деятельности; применять </w:t>
            </w:r>
            <w:r w:rsidRPr="001D2AC1">
              <w:t>инновационные технологии в предпринимательской деятельности</w:t>
            </w:r>
            <w:r>
              <w:t>;</w:t>
            </w:r>
          </w:p>
          <w:p w:rsidR="00514311" w:rsidRDefault="00514311" w:rsidP="00A75B05">
            <w:pPr>
              <w:jc w:val="both"/>
            </w:pPr>
            <w:r w:rsidRPr="003F695E">
              <w:t xml:space="preserve">сформулировать креативную предпринимательскую идею; формировать </w:t>
            </w:r>
            <w:r>
              <w:t xml:space="preserve">стартовый </w:t>
            </w:r>
            <w:r w:rsidRPr="003F695E">
              <w:t xml:space="preserve">капитал; </w:t>
            </w:r>
            <w:r>
              <w:t>оформить кредитный договор;</w:t>
            </w:r>
          </w:p>
          <w:p w:rsidR="00514311" w:rsidRDefault="00514311" w:rsidP="00A75B05">
            <w:pPr>
              <w:jc w:val="both"/>
              <w:rPr>
                <w:bCs/>
                <w:sz w:val="20"/>
                <w:szCs w:val="20"/>
              </w:rPr>
            </w:pPr>
            <w:r>
              <w:rPr>
                <w:rStyle w:val="rvts32"/>
                <w:bCs/>
                <w:color w:val="000000"/>
                <w:bdr w:val="none" w:sz="0" w:space="0" w:color="auto" w:frame="1"/>
              </w:rPr>
              <w:t>ОПК-4</w:t>
            </w:r>
            <w:r w:rsidRPr="00BB4FAE">
              <w:rPr>
                <w:rStyle w:val="rvts32"/>
                <w:bCs/>
                <w:color w:val="000000"/>
                <w:bdr w:val="none" w:sz="0" w:space="0" w:color="auto" w:frame="1"/>
              </w:rPr>
              <w:t xml:space="preserve">.3. </w:t>
            </w:r>
            <w:r w:rsidRPr="00BB4FAE">
              <w:rPr>
                <w:i/>
              </w:rPr>
              <w:t>Владеет</w:t>
            </w:r>
            <w:r>
              <w:rPr>
                <w:i/>
              </w:rPr>
              <w:t>:</w:t>
            </w:r>
            <w:r w:rsidRPr="001D2AC1">
              <w:t>основами цифровой экономики в п</w:t>
            </w:r>
            <w:r>
              <w:t xml:space="preserve">редпринимательской деятельности; </w:t>
            </w:r>
            <w:r w:rsidRPr="003F695E">
              <w:t xml:space="preserve">методами оценки рисков </w:t>
            </w:r>
            <w:r>
              <w:t xml:space="preserve">в предпринимательской деятельности </w:t>
            </w:r>
            <w:r w:rsidRPr="003F695E">
              <w:t>и способами их снижения;</w:t>
            </w:r>
          </w:p>
        </w:tc>
        <w:tc>
          <w:tcPr>
            <w:tcW w:w="1276" w:type="dxa"/>
          </w:tcPr>
          <w:p w:rsidR="00514311" w:rsidRPr="006E761F" w:rsidRDefault="00514311" w:rsidP="001E2A3F">
            <w:pPr>
              <w:pStyle w:val="rvps2"/>
              <w:spacing w:before="0" w:after="0"/>
              <w:jc w:val="both"/>
              <w:rPr>
                <w:rStyle w:val="rvts6"/>
                <w:rFonts w:ascii="Times New Roman" w:hAnsi="Times New Roman" w:cs="Times New Roman"/>
              </w:rPr>
            </w:pPr>
            <w:r w:rsidRPr="006E761F">
              <w:rPr>
                <w:rStyle w:val="rvts6"/>
                <w:rFonts w:ascii="Times New Roman" w:hAnsi="Times New Roman" w:cs="Times New Roman"/>
              </w:rPr>
              <w:t>Дискуссия,</w:t>
            </w:r>
          </w:p>
          <w:p w:rsidR="00514311" w:rsidRPr="006E761F" w:rsidRDefault="00514311" w:rsidP="001E2A3F">
            <w:pPr>
              <w:pStyle w:val="rvps2"/>
              <w:spacing w:before="0" w:after="0"/>
              <w:jc w:val="both"/>
              <w:rPr>
                <w:rStyle w:val="rvts6"/>
                <w:rFonts w:ascii="Times New Roman" w:hAnsi="Times New Roman" w:cs="Times New Roman"/>
              </w:rPr>
            </w:pPr>
            <w:r w:rsidRPr="006E761F">
              <w:rPr>
                <w:rStyle w:val="rvts6"/>
                <w:rFonts w:ascii="Times New Roman" w:hAnsi="Times New Roman" w:cs="Times New Roman"/>
              </w:rPr>
              <w:t>тесты, практические задания, кейс, тесты</w:t>
            </w:r>
          </w:p>
          <w:p w:rsidR="00514311" w:rsidRDefault="00514311" w:rsidP="001E2A3F">
            <w:pPr>
              <w:pStyle w:val="rvps2"/>
              <w:spacing w:before="0" w:after="0"/>
              <w:jc w:val="both"/>
            </w:pPr>
            <w:r w:rsidRPr="006E761F">
              <w:rPr>
                <w:rStyle w:val="rvts6"/>
                <w:rFonts w:ascii="Times New Roman" w:hAnsi="Times New Roman" w:cs="Times New Roman"/>
              </w:rPr>
              <w:t>логические схемы</w:t>
            </w:r>
          </w:p>
        </w:tc>
      </w:tr>
      <w:tr w:rsidR="00514311" w:rsidTr="00C85185">
        <w:trPr>
          <w:trHeight w:val="1422"/>
        </w:trPr>
        <w:tc>
          <w:tcPr>
            <w:tcW w:w="452" w:type="dxa"/>
          </w:tcPr>
          <w:p w:rsidR="00514311" w:rsidRDefault="00514311" w:rsidP="001E2A3F">
            <w:r>
              <w:t>4</w:t>
            </w:r>
          </w:p>
        </w:tc>
        <w:tc>
          <w:tcPr>
            <w:tcW w:w="2383" w:type="dxa"/>
          </w:tcPr>
          <w:p w:rsidR="00514311" w:rsidRDefault="00514311" w:rsidP="001E2A3F">
            <w:pPr>
              <w:pStyle w:val="1"/>
              <w:spacing w:line="264" w:lineRule="atLeast"/>
              <w:ind w:right="21" w:firstLine="0"/>
              <w:jc w:val="left"/>
              <w:rPr>
                <w:sz w:val="24"/>
                <w:szCs w:val="24"/>
              </w:rPr>
            </w:pPr>
            <w:r>
              <w:t>Налогообложение и льготы для организаций и  индивидуальных предпринимателей</w:t>
            </w:r>
          </w:p>
        </w:tc>
        <w:tc>
          <w:tcPr>
            <w:tcW w:w="945" w:type="dxa"/>
          </w:tcPr>
          <w:p w:rsidR="00514311" w:rsidRDefault="00514311" w:rsidP="001E2A3F">
            <w:pPr>
              <w:jc w:val="center"/>
            </w:pPr>
            <w:r>
              <w:t>ОПК-4</w:t>
            </w:r>
          </w:p>
        </w:tc>
        <w:tc>
          <w:tcPr>
            <w:tcW w:w="4300" w:type="dxa"/>
          </w:tcPr>
          <w:p w:rsidR="00514311" w:rsidRDefault="00514311" w:rsidP="001E2A3F">
            <w:pPr>
              <w:jc w:val="both"/>
              <w:rPr>
                <w:bCs/>
              </w:rPr>
            </w:pPr>
            <w:r>
              <w:t>ОПК-4</w:t>
            </w:r>
            <w:r w:rsidRPr="00BB4FAE">
              <w:t xml:space="preserve">.1. </w:t>
            </w:r>
            <w:r w:rsidRPr="00BB4FAE">
              <w:rPr>
                <w:i/>
                <w:lang w:eastAsia="en-US"/>
              </w:rPr>
              <w:t>Знает</w:t>
            </w:r>
            <w:r>
              <w:rPr>
                <w:i/>
                <w:lang w:eastAsia="en-US"/>
              </w:rPr>
              <w:t>:</w:t>
            </w:r>
            <w:r>
              <w:t xml:space="preserve">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 </w:t>
            </w:r>
            <w:r>
              <w:rPr>
                <w:bCs/>
                <w:iCs/>
              </w:rPr>
              <w:t xml:space="preserve">правовой статус предпринимателя; частное и коллективное предпринимательство; классификацию предпринимательских структур; </w:t>
            </w:r>
            <w:r w:rsidRPr="00715CD8">
              <w:rPr>
                <w:lang w:eastAsia="ru-RU"/>
              </w:rPr>
              <w:t xml:space="preserve">зарубежный и отечественный опыт </w:t>
            </w:r>
            <w:r>
              <w:rPr>
                <w:lang w:eastAsia="ru-RU"/>
              </w:rPr>
              <w:t>предпринимательства;</w:t>
            </w:r>
            <w:r>
              <w:t xml:space="preserve"> основные понятия; что такое п</w:t>
            </w:r>
            <w:r>
              <w:rPr>
                <w:bCs/>
              </w:rPr>
              <w:t xml:space="preserve">редпринимательская идея и способы ее реализация; виды и формы кредитования малого предпринимательства -  </w:t>
            </w:r>
            <w:r>
              <w:t>лизинг, факторинг, франчайзинг; п</w:t>
            </w:r>
            <w:r>
              <w:rPr>
                <w:lang w:eastAsia="ru-RU"/>
              </w:rPr>
              <w:t xml:space="preserve">роцедуру банкротства и ликвидации предприятия; основы культуры предпринимательства; </w:t>
            </w:r>
            <w:r>
              <w:rPr>
                <w:bCs/>
              </w:rPr>
              <w:t>системы налогообложения, применяемые субъектами малого и среднего бизнеса;</w:t>
            </w:r>
            <w:r>
              <w:t xml:space="preserve"> что такое п</w:t>
            </w:r>
            <w:r>
              <w:rPr>
                <w:bCs/>
              </w:rPr>
              <w:t xml:space="preserve">редпринимательская идея и способы ее реализация. </w:t>
            </w:r>
          </w:p>
          <w:p w:rsidR="00514311" w:rsidRDefault="00514311" w:rsidP="001E2A3F">
            <w:pPr>
              <w:jc w:val="both"/>
              <w:rPr>
                <w:lang w:eastAsia="ru-RU"/>
              </w:rPr>
            </w:pPr>
            <w:r>
              <w:rPr>
                <w:bCs/>
              </w:rPr>
              <w:t xml:space="preserve">Виды и формы кредитования малого предпринимательства -  </w:t>
            </w:r>
            <w:r>
              <w:t>лизинг, факторинг, франчайзинг; п</w:t>
            </w:r>
            <w:r>
              <w:rPr>
                <w:lang w:eastAsia="ru-RU"/>
              </w:rPr>
              <w:t>роцедуру банкротства и ликвидации предприятия;</w:t>
            </w:r>
          </w:p>
          <w:p w:rsidR="00514311" w:rsidRDefault="00514311" w:rsidP="00A75B05">
            <w:pPr>
              <w:jc w:val="both"/>
              <w:rPr>
                <w:i/>
              </w:rPr>
            </w:pPr>
            <w:r>
              <w:t>ОПК-4</w:t>
            </w:r>
            <w:r w:rsidRPr="00BB4FAE">
              <w:t>.</w:t>
            </w:r>
            <w:r w:rsidRPr="00BB4FAE">
              <w:rPr>
                <w:rStyle w:val="rvts32"/>
                <w:bCs/>
                <w:color w:val="000000"/>
                <w:bdr w:val="none" w:sz="0" w:space="0" w:color="auto" w:frame="1"/>
              </w:rPr>
              <w:t>2</w:t>
            </w:r>
            <w:r w:rsidRPr="00BB4FAE">
              <w:rPr>
                <w:rStyle w:val="rvts32"/>
                <w:bCs/>
                <w:i/>
                <w:color w:val="000000"/>
                <w:bdr w:val="none" w:sz="0" w:space="0" w:color="auto" w:frame="1"/>
              </w:rPr>
              <w:t>. Умеет</w:t>
            </w:r>
            <w:r>
              <w:t xml:space="preserve">: </w:t>
            </w:r>
            <w:r w:rsidRPr="001D2AC1">
              <w:t xml:space="preserve">применять </w:t>
            </w:r>
            <w:r>
              <w:t xml:space="preserve">экономически и финансово обоснованные решения в профессиональной деятельности; применять </w:t>
            </w:r>
            <w:r w:rsidRPr="001D2AC1">
              <w:t>инновационные технологии в предпринимательской деятельности</w:t>
            </w:r>
            <w:r>
              <w:t>;</w:t>
            </w:r>
          </w:p>
          <w:p w:rsidR="00514311" w:rsidRPr="001D2AC1" w:rsidRDefault="00514311" w:rsidP="001E2A3F">
            <w:pPr>
              <w:jc w:val="both"/>
            </w:pPr>
            <w:r w:rsidRPr="003F695E">
              <w:t xml:space="preserve">сформулировать креативную предпринимательскую идею; формировать </w:t>
            </w:r>
            <w:r>
              <w:t xml:space="preserve">стартовый </w:t>
            </w:r>
            <w:r w:rsidRPr="003F695E">
              <w:t xml:space="preserve">капитал; </w:t>
            </w:r>
            <w:r>
              <w:t xml:space="preserve">оформить кредитный договор;пользоваться </w:t>
            </w:r>
            <w:r>
              <w:rPr>
                <w:bCs/>
              </w:rPr>
              <w:t>льготами для малого и среднего бизнеса;</w:t>
            </w:r>
            <w:r w:rsidRPr="003F695E">
              <w:t xml:space="preserve"> сформулировать креативную предпринимательскую идею; формировать предпринимательский капитал; </w:t>
            </w:r>
            <w:r>
              <w:t>оформить кредитный договор;</w:t>
            </w:r>
            <w:r w:rsidRPr="001D2AC1">
              <w:t xml:space="preserve"> применять инновационные технологии в предпринимательской деятельности</w:t>
            </w:r>
            <w:r>
              <w:t>.</w:t>
            </w:r>
          </w:p>
          <w:p w:rsidR="00514311" w:rsidRPr="00BB4FAE" w:rsidRDefault="00514311" w:rsidP="001E2A3F">
            <w:pPr>
              <w:jc w:val="both"/>
            </w:pPr>
            <w:r>
              <w:rPr>
                <w:rStyle w:val="rvts32"/>
                <w:bCs/>
                <w:color w:val="000000"/>
                <w:bdr w:val="none" w:sz="0" w:space="0" w:color="auto" w:frame="1"/>
              </w:rPr>
              <w:t>ОПК-4</w:t>
            </w:r>
            <w:r w:rsidRPr="00BB4FAE">
              <w:rPr>
                <w:rStyle w:val="rvts32"/>
                <w:bCs/>
                <w:color w:val="000000"/>
                <w:bdr w:val="none" w:sz="0" w:space="0" w:color="auto" w:frame="1"/>
              </w:rPr>
              <w:t xml:space="preserve">.3. </w:t>
            </w:r>
            <w:r w:rsidRPr="00BB4FAE">
              <w:rPr>
                <w:rStyle w:val="rvts32"/>
                <w:bCs/>
                <w:i/>
                <w:color w:val="000000"/>
                <w:bdr w:val="none" w:sz="0" w:space="0" w:color="auto" w:frame="1"/>
              </w:rPr>
              <w:t>Владеет</w:t>
            </w:r>
            <w:r>
              <w:rPr>
                <w:rStyle w:val="rvts32"/>
                <w:bCs/>
                <w:i/>
                <w:color w:val="000000"/>
                <w:bdr w:val="none" w:sz="0" w:space="0" w:color="auto" w:frame="1"/>
              </w:rPr>
              <w:t xml:space="preserve">: </w:t>
            </w:r>
            <w:r w:rsidRPr="001D2AC1">
              <w:t>основами цифровой экономики в п</w:t>
            </w:r>
            <w:r>
              <w:t xml:space="preserve">редпринимательской деятельности; </w:t>
            </w:r>
            <w:r w:rsidRPr="003F695E">
              <w:t xml:space="preserve">методами оценки рисков </w:t>
            </w:r>
            <w:r>
              <w:t xml:space="preserve">в предпринимательской деятельности </w:t>
            </w:r>
            <w:r w:rsidRPr="003F695E">
              <w:t>и способами их снижения;</w:t>
            </w:r>
            <w:r w:rsidRPr="00B45738">
              <w:rPr>
                <w:rStyle w:val="rvts32"/>
                <w:bCs/>
                <w:color w:val="000000"/>
                <w:bdr w:val="none" w:sz="0" w:space="0" w:color="auto" w:frame="1"/>
              </w:rPr>
              <w:t>нормами изаконами об</w:t>
            </w:r>
            <w:r>
              <w:rPr>
                <w:bCs/>
              </w:rPr>
              <w:t>ответственности за нарушение налогового законодательства в сфере предпринимательства в РФ;</w:t>
            </w:r>
            <w:r w:rsidRPr="003F695E">
              <w:t xml:space="preserve"> методами оценки рисков и способами их снижения;</w:t>
            </w:r>
            <w:r w:rsidRPr="001D2AC1">
              <w:t>основами цифровой экономики в предпринимательской деятельности.</w:t>
            </w:r>
          </w:p>
          <w:p w:rsidR="00514311" w:rsidRDefault="00514311" w:rsidP="001E2A3F">
            <w:pPr>
              <w:jc w:val="both"/>
            </w:pPr>
          </w:p>
        </w:tc>
        <w:tc>
          <w:tcPr>
            <w:tcW w:w="1276" w:type="dxa"/>
          </w:tcPr>
          <w:p w:rsidR="00514311" w:rsidRPr="006E761F" w:rsidRDefault="00514311" w:rsidP="001E2A3F">
            <w:pPr>
              <w:pStyle w:val="rvps2"/>
              <w:spacing w:before="0" w:after="0"/>
              <w:jc w:val="both"/>
              <w:rPr>
                <w:rStyle w:val="rvts6"/>
                <w:rFonts w:ascii="Times New Roman" w:hAnsi="Times New Roman" w:cs="Times New Roman"/>
              </w:rPr>
            </w:pPr>
            <w:r w:rsidRPr="006E761F">
              <w:rPr>
                <w:rStyle w:val="rvts6"/>
                <w:rFonts w:ascii="Times New Roman" w:hAnsi="Times New Roman" w:cs="Times New Roman"/>
              </w:rPr>
              <w:t>Дискуссия,</w:t>
            </w:r>
          </w:p>
          <w:p w:rsidR="00514311" w:rsidRDefault="00514311" w:rsidP="001E2A3F">
            <w:pPr>
              <w:pStyle w:val="rvps2"/>
              <w:spacing w:before="0" w:after="0"/>
              <w:jc w:val="both"/>
            </w:pPr>
            <w:r w:rsidRPr="006E761F">
              <w:rPr>
                <w:rStyle w:val="rvts6"/>
                <w:rFonts w:ascii="Times New Roman" w:hAnsi="Times New Roman" w:cs="Times New Roman"/>
              </w:rPr>
              <w:t>тесты, практическое задание, кейсы, презентации, доклады, электронные презентации</w:t>
            </w:r>
          </w:p>
        </w:tc>
      </w:tr>
      <w:tr w:rsidR="00514311" w:rsidTr="00C85185">
        <w:trPr>
          <w:trHeight w:val="841"/>
        </w:trPr>
        <w:tc>
          <w:tcPr>
            <w:tcW w:w="452" w:type="dxa"/>
          </w:tcPr>
          <w:p w:rsidR="00514311" w:rsidRDefault="00514311" w:rsidP="001E2A3F">
            <w:r>
              <w:t>5</w:t>
            </w:r>
          </w:p>
        </w:tc>
        <w:tc>
          <w:tcPr>
            <w:tcW w:w="2383" w:type="dxa"/>
          </w:tcPr>
          <w:p w:rsidR="00514311" w:rsidRPr="00134B3F" w:rsidRDefault="00514311" w:rsidP="001E2A3F">
            <w:pPr>
              <w:pStyle w:val="rvps2"/>
              <w:spacing w:before="0" w:after="0"/>
              <w:jc w:val="left"/>
              <w:rPr>
                <w:rFonts w:ascii="Times New Roman" w:hAnsi="Times New Roman" w:cs="Times New Roman"/>
              </w:rPr>
            </w:pPr>
            <w:r w:rsidRPr="00134B3F">
              <w:rPr>
                <w:rFonts w:ascii="Times New Roman" w:hAnsi="Times New Roman" w:cs="Times New Roman"/>
              </w:rPr>
              <w:t xml:space="preserve">Основы </w:t>
            </w:r>
            <w:r w:rsidRPr="00134B3F">
              <w:rPr>
                <w:rStyle w:val="grame"/>
                <w:rFonts w:ascii="Times New Roman" w:hAnsi="Times New Roman" w:cs="Times New Roman"/>
              </w:rPr>
              <w:t>бизнес-планирования</w:t>
            </w:r>
            <w:r w:rsidRPr="00134B3F">
              <w:rPr>
                <w:rFonts w:ascii="Times New Roman" w:hAnsi="Times New Roman" w:cs="Times New Roman"/>
              </w:rPr>
              <w:t xml:space="preserve"> предпринимательской деятельности</w:t>
            </w:r>
          </w:p>
        </w:tc>
        <w:tc>
          <w:tcPr>
            <w:tcW w:w="945" w:type="dxa"/>
          </w:tcPr>
          <w:p w:rsidR="00514311" w:rsidRDefault="00514311" w:rsidP="001E2A3F">
            <w:pPr>
              <w:jc w:val="center"/>
            </w:pPr>
            <w:r>
              <w:t>ОПК-4</w:t>
            </w:r>
          </w:p>
        </w:tc>
        <w:tc>
          <w:tcPr>
            <w:tcW w:w="4300" w:type="dxa"/>
          </w:tcPr>
          <w:p w:rsidR="00514311" w:rsidRDefault="00514311" w:rsidP="004F26E8">
            <w:pPr>
              <w:jc w:val="both"/>
              <w:rPr>
                <w:bCs/>
              </w:rPr>
            </w:pPr>
            <w:r>
              <w:t>ОПК-4</w:t>
            </w:r>
            <w:r w:rsidRPr="00BB4FAE">
              <w:t xml:space="preserve">.1. </w:t>
            </w:r>
            <w:r w:rsidRPr="00BB4FAE">
              <w:rPr>
                <w:i/>
              </w:rPr>
              <w:t>Знает</w:t>
            </w:r>
            <w:r>
              <w:rPr>
                <w:i/>
              </w:rPr>
              <w:t>:</w:t>
            </w:r>
            <w:r>
              <w:t xml:space="preserve">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 </w:t>
            </w:r>
            <w:r>
              <w:rPr>
                <w:bCs/>
                <w:iCs/>
              </w:rPr>
              <w:t xml:space="preserve">правовой статус предпринимателя; частное и коллективное предпринимательство; классификацию предпринимательских структур; </w:t>
            </w:r>
            <w:r w:rsidRPr="00715CD8">
              <w:rPr>
                <w:lang w:eastAsia="ru-RU"/>
              </w:rPr>
              <w:t xml:space="preserve">зарубежный и отечественный опыт </w:t>
            </w:r>
            <w:r>
              <w:rPr>
                <w:lang w:eastAsia="ru-RU"/>
              </w:rPr>
              <w:t>предпринимательства;</w:t>
            </w:r>
            <w:r>
              <w:t xml:space="preserve"> основные понятия; что такое п</w:t>
            </w:r>
            <w:r>
              <w:rPr>
                <w:bCs/>
              </w:rPr>
              <w:t xml:space="preserve">редпринимательская идея и способы ее реализация; виды и формы кредитования малого предпринимательства -  </w:t>
            </w:r>
            <w:r>
              <w:t>лизинг, факторинг, франчайзинг; п</w:t>
            </w:r>
            <w:r>
              <w:rPr>
                <w:lang w:eastAsia="ru-RU"/>
              </w:rPr>
              <w:t xml:space="preserve">роцедуру банкротства и ликвидации предприятия; основы культуры предпринимательства; </w:t>
            </w:r>
            <w:r>
              <w:rPr>
                <w:bCs/>
              </w:rPr>
              <w:t>системы налогообложения, применяемые субъектами малого и среднего бизнеса;</w:t>
            </w:r>
            <w:r>
              <w:t xml:space="preserve"> что такое п</w:t>
            </w:r>
            <w:r>
              <w:rPr>
                <w:bCs/>
              </w:rPr>
              <w:t xml:space="preserve">редпринимательская идея и способы ее реализация. </w:t>
            </w:r>
          </w:p>
          <w:p w:rsidR="00514311" w:rsidRDefault="00514311" w:rsidP="004F26E8">
            <w:pPr>
              <w:jc w:val="both"/>
              <w:rPr>
                <w:lang w:eastAsia="ru-RU"/>
              </w:rPr>
            </w:pPr>
            <w:r>
              <w:rPr>
                <w:bCs/>
              </w:rPr>
              <w:t xml:space="preserve">Виды и формы кредитования малого предпринимательства -  </w:t>
            </w:r>
            <w:r>
              <w:t>лизинг, факторинг, франчайзинг; п</w:t>
            </w:r>
            <w:r>
              <w:rPr>
                <w:lang w:eastAsia="ru-RU"/>
              </w:rPr>
              <w:t>роцедуру банкротства и ликвидации предприятия;</w:t>
            </w:r>
          </w:p>
          <w:p w:rsidR="00514311" w:rsidRDefault="00514311" w:rsidP="004F26E8">
            <w:pPr>
              <w:jc w:val="both"/>
              <w:rPr>
                <w:i/>
              </w:rPr>
            </w:pPr>
            <w:r>
              <w:t xml:space="preserve">ОПК-4.2. </w:t>
            </w:r>
            <w:r w:rsidRPr="00BB4FAE">
              <w:rPr>
                <w:i/>
              </w:rPr>
              <w:t>Умеет</w:t>
            </w:r>
            <w:r>
              <w:rPr>
                <w:i/>
              </w:rPr>
              <w:t xml:space="preserve">: </w:t>
            </w:r>
            <w:r w:rsidRPr="001D2AC1">
              <w:t xml:space="preserve">применять </w:t>
            </w:r>
            <w:r>
              <w:t xml:space="preserve">экономически и финансово обоснованные решения в профессиональной деятельности; применять </w:t>
            </w:r>
            <w:r w:rsidRPr="001D2AC1">
              <w:t>инновационные технологии в предпринимательской деятельности</w:t>
            </w:r>
            <w:r>
              <w:t>;</w:t>
            </w:r>
          </w:p>
          <w:p w:rsidR="00514311" w:rsidRPr="001D2AC1" w:rsidRDefault="00514311" w:rsidP="001E2A3F">
            <w:pPr>
              <w:jc w:val="both"/>
            </w:pPr>
            <w:r w:rsidRPr="003F695E">
              <w:t xml:space="preserve">сформулировать креативную предпринимательскую идею; формировать </w:t>
            </w:r>
            <w:r>
              <w:t xml:space="preserve">стартовый </w:t>
            </w:r>
            <w:r w:rsidRPr="003F695E">
              <w:t xml:space="preserve">капитал; </w:t>
            </w:r>
            <w:r>
              <w:t xml:space="preserve">оформить кредитный договор;пользоваться </w:t>
            </w:r>
            <w:r>
              <w:rPr>
                <w:bCs/>
              </w:rPr>
              <w:t>льготами для малого и среднего бизнеса;</w:t>
            </w:r>
            <w:r w:rsidRPr="005B6683">
              <w:rPr>
                <w:color w:val="000000"/>
              </w:rPr>
              <w:t>выявлять новые рыночные возможности и формиро</w:t>
            </w:r>
            <w:r>
              <w:rPr>
                <w:color w:val="000000"/>
              </w:rPr>
              <w:t>вать новые бизнес-модели</w:t>
            </w:r>
            <w:r w:rsidRPr="005B6683">
              <w:rPr>
                <w:color w:val="000000"/>
              </w:rPr>
              <w:t>;координировать предпринимательскую деятельность в целях обеспечения согласованности выполнения бизнес</w:t>
            </w:r>
            <w:r>
              <w:rPr>
                <w:color w:val="000000"/>
              </w:rPr>
              <w:t>-плана всеми участниками;</w:t>
            </w:r>
            <w:r>
              <w:t xml:space="preserve"> пользоваться </w:t>
            </w:r>
            <w:r>
              <w:rPr>
                <w:bCs/>
              </w:rPr>
              <w:t>льготами для малого и среднего бизнеса;</w:t>
            </w:r>
            <w:r w:rsidRPr="003F695E">
              <w:t xml:space="preserve"> сформулировать креативную предпринимательскую идею; формировать предпринимательский капитал; </w:t>
            </w:r>
            <w:r>
              <w:t>оформить кредитный договор;</w:t>
            </w:r>
            <w:r w:rsidRPr="001D2AC1">
              <w:t xml:space="preserve"> применять инновационные технологии в предпринимательской деятельности</w:t>
            </w:r>
            <w:r>
              <w:t>.</w:t>
            </w:r>
          </w:p>
          <w:p w:rsidR="00514311" w:rsidRPr="001D2AC1" w:rsidRDefault="00514311" w:rsidP="001E2A3F">
            <w:pPr>
              <w:jc w:val="both"/>
            </w:pPr>
            <w:r>
              <w:rPr>
                <w:rStyle w:val="rvts32"/>
                <w:bCs/>
                <w:color w:val="000000"/>
                <w:bdr w:val="none" w:sz="0" w:space="0" w:color="auto" w:frame="1"/>
              </w:rPr>
              <w:t>ОПК-4</w:t>
            </w:r>
            <w:r w:rsidRPr="00BB4FAE">
              <w:rPr>
                <w:rStyle w:val="rvts32"/>
                <w:bCs/>
                <w:color w:val="000000"/>
                <w:bdr w:val="none" w:sz="0" w:space="0" w:color="auto" w:frame="1"/>
              </w:rPr>
              <w:t xml:space="preserve">.3. </w:t>
            </w:r>
            <w:r w:rsidRPr="00BB4FAE">
              <w:rPr>
                <w:rStyle w:val="rvts32"/>
                <w:bCs/>
                <w:i/>
                <w:color w:val="000000"/>
                <w:bdr w:val="none" w:sz="0" w:space="0" w:color="auto" w:frame="1"/>
              </w:rPr>
              <w:t>Владеет</w:t>
            </w:r>
            <w:r>
              <w:rPr>
                <w:rStyle w:val="rvts32"/>
                <w:bCs/>
                <w:i/>
                <w:color w:val="000000"/>
                <w:sz w:val="20"/>
                <w:szCs w:val="20"/>
                <w:bdr w:val="none" w:sz="0" w:space="0" w:color="auto" w:frame="1"/>
              </w:rPr>
              <w:t>:</w:t>
            </w:r>
            <w:r w:rsidRPr="001D2AC1">
              <w:t>основами цифровой экономики в п</w:t>
            </w:r>
            <w:r>
              <w:t xml:space="preserve">редпринимательской деятельности; </w:t>
            </w:r>
            <w:r w:rsidRPr="003F695E">
              <w:t xml:space="preserve">методами оценки рисков </w:t>
            </w:r>
            <w:r>
              <w:t xml:space="preserve">в предпринимательской деятельности </w:t>
            </w:r>
            <w:r w:rsidRPr="003F695E">
              <w:t>и способами их снижения;</w:t>
            </w:r>
            <w:r w:rsidRPr="00B45738">
              <w:rPr>
                <w:rStyle w:val="rvts32"/>
                <w:bCs/>
                <w:color w:val="000000"/>
                <w:bdr w:val="none" w:sz="0" w:space="0" w:color="auto" w:frame="1"/>
              </w:rPr>
              <w:t>нормами изаконами об</w:t>
            </w:r>
            <w:r>
              <w:rPr>
                <w:bCs/>
              </w:rPr>
              <w:t>ответственности за нарушение налогового законодательства в сфере предпринимательства в РФ;</w:t>
            </w:r>
            <w:r w:rsidRPr="003F695E">
              <w:t xml:space="preserve"> методами оценки рисков и способами их снижения;</w:t>
            </w:r>
            <w:r>
              <w:t xml:space="preserve">навыками решения задач в области предпринимательской деятельности; </w:t>
            </w:r>
            <w:r w:rsidRPr="005B6683">
              <w:rPr>
                <w:color w:val="000000"/>
              </w:rPr>
              <w:t>навыками координации предпринимательской деятельности в целях обеспечения согласованности выполнения бизнес</w:t>
            </w:r>
            <w:r>
              <w:rPr>
                <w:color w:val="000000"/>
              </w:rPr>
              <w:t>-плана всеми участниками;</w:t>
            </w:r>
            <w:r>
              <w:t xml:space="preserve"> пользоваться </w:t>
            </w:r>
            <w:r>
              <w:rPr>
                <w:bCs/>
              </w:rPr>
              <w:t>льготами для малого и среднего бизнеса;</w:t>
            </w:r>
            <w:r w:rsidRPr="003F695E">
              <w:t xml:space="preserve"> сформулировать креативную предпринимательскую идею; формировать предпринимательский капитал; </w:t>
            </w:r>
            <w:r>
              <w:t>оформить кредитный договор;</w:t>
            </w:r>
            <w:r w:rsidRPr="001D2AC1">
              <w:t xml:space="preserve"> применять инновационные технологии в предпринимательской деятельности</w:t>
            </w:r>
            <w:r>
              <w:t>.</w:t>
            </w:r>
          </w:p>
          <w:p w:rsidR="00514311" w:rsidRDefault="00514311" w:rsidP="001E2A3F">
            <w:pPr>
              <w:jc w:val="both"/>
            </w:pPr>
          </w:p>
        </w:tc>
        <w:tc>
          <w:tcPr>
            <w:tcW w:w="1276" w:type="dxa"/>
          </w:tcPr>
          <w:p w:rsidR="00514311" w:rsidRDefault="00514311" w:rsidP="001E2A3F">
            <w:r>
              <w:t>Дискуссия,</w:t>
            </w:r>
          </w:p>
          <w:p w:rsidR="00514311" w:rsidRDefault="00514311" w:rsidP="001E2A3F">
            <w:r>
              <w:t>тесты, практические задания, реферат, эссе, доклады, электронные презентации</w:t>
            </w:r>
          </w:p>
        </w:tc>
      </w:tr>
      <w:tr w:rsidR="00514311" w:rsidTr="00C85185">
        <w:trPr>
          <w:trHeight w:val="841"/>
        </w:trPr>
        <w:tc>
          <w:tcPr>
            <w:tcW w:w="452" w:type="dxa"/>
          </w:tcPr>
          <w:p w:rsidR="00514311" w:rsidRDefault="00514311" w:rsidP="001E2A3F">
            <w:r>
              <w:t>6.</w:t>
            </w:r>
          </w:p>
        </w:tc>
        <w:tc>
          <w:tcPr>
            <w:tcW w:w="2383" w:type="dxa"/>
          </w:tcPr>
          <w:p w:rsidR="00514311" w:rsidRPr="00572443" w:rsidRDefault="00514311" w:rsidP="001E2A3F">
            <w:pPr>
              <w:pStyle w:val="rvps2"/>
              <w:spacing w:before="0" w:after="0"/>
              <w:jc w:val="left"/>
              <w:rPr>
                <w:rFonts w:ascii="Times New Roman" w:hAnsi="Times New Roman" w:cs="Times New Roman"/>
              </w:rPr>
            </w:pPr>
            <w:r w:rsidRPr="00572443">
              <w:rPr>
                <w:rFonts w:ascii="Times New Roman" w:hAnsi="Times New Roman" w:cs="Times New Roman"/>
              </w:rPr>
              <w:t>Особенности предпринимательской деятельности в сфере СКС</w:t>
            </w:r>
          </w:p>
        </w:tc>
        <w:tc>
          <w:tcPr>
            <w:tcW w:w="945" w:type="dxa"/>
          </w:tcPr>
          <w:p w:rsidR="00514311" w:rsidRDefault="00514311" w:rsidP="001E2A3F">
            <w:pPr>
              <w:jc w:val="center"/>
            </w:pPr>
            <w:r>
              <w:t>ОПК-4</w:t>
            </w:r>
          </w:p>
        </w:tc>
        <w:tc>
          <w:tcPr>
            <w:tcW w:w="4300" w:type="dxa"/>
          </w:tcPr>
          <w:p w:rsidR="00514311" w:rsidRDefault="00514311" w:rsidP="004F26E8">
            <w:pPr>
              <w:jc w:val="both"/>
              <w:rPr>
                <w:bCs/>
              </w:rPr>
            </w:pPr>
            <w:r>
              <w:t xml:space="preserve">ОПК-4.1 </w:t>
            </w:r>
            <w:r w:rsidRPr="00273D44">
              <w:rPr>
                <w:i/>
              </w:rPr>
              <w:t>Знает:</w:t>
            </w:r>
            <w:r>
              <w:t xml:space="preserve">основные понятия и признаки предпринимательской деятельности; классификацию объектов и субъектов предпринимательской деятельности; качественные и количественные характеристики деятельности хозяйствующих субъектов; виды сделок в бизнесе; основы бизнес-планирования предпринимательской деятельности; </w:t>
            </w:r>
            <w:r>
              <w:rPr>
                <w:bCs/>
                <w:iCs/>
              </w:rPr>
              <w:t xml:space="preserve">правовой статус предпринимателя; частное и коллективное предпринимательство; классификацию предпринимательских структур; </w:t>
            </w:r>
            <w:r w:rsidRPr="00715CD8">
              <w:rPr>
                <w:lang w:eastAsia="ru-RU"/>
              </w:rPr>
              <w:t xml:space="preserve">зарубежный и отечественный опыт </w:t>
            </w:r>
            <w:r>
              <w:rPr>
                <w:lang w:eastAsia="ru-RU"/>
              </w:rPr>
              <w:t>предпринимательства;</w:t>
            </w:r>
            <w:r>
              <w:t xml:space="preserve"> основные понятия; что такое п</w:t>
            </w:r>
            <w:r>
              <w:rPr>
                <w:bCs/>
              </w:rPr>
              <w:t xml:space="preserve">редпринимательская идея и способы ее реализация; виды и формы кредитования малого предпринимательства -  </w:t>
            </w:r>
            <w:r>
              <w:t>лизинг, факторинг, франчайзинг; п</w:t>
            </w:r>
            <w:r>
              <w:rPr>
                <w:lang w:eastAsia="ru-RU"/>
              </w:rPr>
              <w:t xml:space="preserve">роцедуру банкротства и ликвидации предприятия; основы культуры предпринимательства; </w:t>
            </w:r>
            <w:r>
              <w:rPr>
                <w:bCs/>
              </w:rPr>
              <w:t>системы налогообложения, применяемые субъектами малого и среднего бизнеса;</w:t>
            </w:r>
            <w:r>
              <w:t xml:space="preserve"> что такое п</w:t>
            </w:r>
            <w:r>
              <w:rPr>
                <w:bCs/>
              </w:rPr>
              <w:t xml:space="preserve">редпринимательская идея и способы ее реализация. </w:t>
            </w:r>
          </w:p>
          <w:p w:rsidR="00514311" w:rsidRDefault="00514311" w:rsidP="001E2A3F">
            <w:pPr>
              <w:jc w:val="both"/>
            </w:pPr>
            <w:r>
              <w:rPr>
                <w:bCs/>
              </w:rPr>
              <w:t xml:space="preserve">Виды и формы кредитования малого предпринимательства -  </w:t>
            </w:r>
            <w:r>
              <w:t>лизинг, факторинг, франчайзинг; п</w:t>
            </w:r>
            <w:r>
              <w:rPr>
                <w:lang w:eastAsia="ru-RU"/>
              </w:rPr>
              <w:t xml:space="preserve">роцедуру банкротства и ликвидации предприятия; </w:t>
            </w:r>
            <w:r>
              <w:t>особенности составления бизнес плана для сферы СКС (коммерческих организаций в системе здравоохранения, образования, туризма, культуры);</w:t>
            </w:r>
          </w:p>
          <w:p w:rsidR="00514311" w:rsidRDefault="00514311" w:rsidP="004F26E8">
            <w:pPr>
              <w:jc w:val="both"/>
              <w:rPr>
                <w:i/>
              </w:rPr>
            </w:pPr>
            <w:r>
              <w:t xml:space="preserve">ОПК-4.2 </w:t>
            </w:r>
            <w:r w:rsidRPr="00273D44">
              <w:rPr>
                <w:i/>
              </w:rPr>
              <w:t>Умеет:</w:t>
            </w:r>
            <w:r w:rsidRPr="001D2AC1">
              <w:t xml:space="preserve">применять </w:t>
            </w:r>
            <w:r>
              <w:t xml:space="preserve">экономически и финансово обоснованные решения в профессиональной деятельности; применять </w:t>
            </w:r>
            <w:r w:rsidRPr="001D2AC1">
              <w:t>инновационные технологии в предпринимательской деятельности</w:t>
            </w:r>
            <w:r>
              <w:t>;</w:t>
            </w:r>
          </w:p>
          <w:p w:rsidR="00514311" w:rsidRDefault="00514311" w:rsidP="001E2A3F">
            <w:pPr>
              <w:jc w:val="both"/>
            </w:pPr>
            <w:r w:rsidRPr="003F695E">
              <w:t xml:space="preserve">сформулировать креативную предпринимательскую идею; формировать </w:t>
            </w:r>
            <w:r>
              <w:t xml:space="preserve">стартовый </w:t>
            </w:r>
            <w:r w:rsidRPr="003F695E">
              <w:t xml:space="preserve">капитал; </w:t>
            </w:r>
            <w:r>
              <w:t xml:space="preserve">оформить кредитный договор;пользоваться </w:t>
            </w:r>
            <w:r>
              <w:rPr>
                <w:bCs/>
              </w:rPr>
              <w:t>льготами для малого и среднего бизнеса;</w:t>
            </w:r>
            <w:r w:rsidRPr="005B6683">
              <w:rPr>
                <w:color w:val="000000"/>
              </w:rPr>
              <w:t>выявлять новые рыночные возможности и формиро</w:t>
            </w:r>
            <w:r>
              <w:rPr>
                <w:color w:val="000000"/>
              </w:rPr>
              <w:t>вать новые бизнес-модели</w:t>
            </w:r>
            <w:r w:rsidRPr="005B6683">
              <w:rPr>
                <w:color w:val="000000"/>
              </w:rPr>
              <w:t>;координировать предпринимательскую деятельность в целях обеспечения согласованности выполнения бизнес</w:t>
            </w:r>
            <w:r>
              <w:rPr>
                <w:color w:val="000000"/>
              </w:rPr>
              <w:t>-плана всеми участниками;</w:t>
            </w:r>
            <w:r>
              <w:t xml:space="preserve"> пользоваться </w:t>
            </w:r>
            <w:r>
              <w:rPr>
                <w:bCs/>
              </w:rPr>
              <w:t>льготами для малого и среднего бизнеса;</w:t>
            </w:r>
            <w:r w:rsidRPr="003F695E">
              <w:t xml:space="preserve"> сформулировать креативную предпринимательскую идею; формировать предпринимательский капитал; </w:t>
            </w:r>
            <w:r>
              <w:t>оформить кредитный договор;</w:t>
            </w:r>
            <w:r w:rsidRPr="001D2AC1">
              <w:t xml:space="preserve"> применять инновационные технологии в предпринимательской деятельности</w:t>
            </w:r>
            <w:r>
              <w:t>;</w:t>
            </w:r>
          </w:p>
          <w:p w:rsidR="00514311" w:rsidRPr="00273D44" w:rsidRDefault="00514311" w:rsidP="001E2A3F">
            <w:pPr>
              <w:jc w:val="both"/>
            </w:pPr>
            <w:r>
              <w:t>рассчитывать основные показатели и калькуляции бизнес плана</w:t>
            </w:r>
          </w:p>
          <w:p w:rsidR="00514311" w:rsidRDefault="00514311" w:rsidP="001E2A3F">
            <w:pPr>
              <w:jc w:val="both"/>
              <w:rPr>
                <w:i/>
              </w:rPr>
            </w:pPr>
            <w:r>
              <w:t xml:space="preserve">ОПК4.3 </w:t>
            </w:r>
            <w:r w:rsidRPr="00273D44">
              <w:rPr>
                <w:i/>
              </w:rPr>
              <w:t>Владеет:</w:t>
            </w:r>
            <w:r>
              <w:rPr>
                <w:rStyle w:val="rvts32"/>
                <w:bCs/>
                <w:i/>
                <w:color w:val="000000"/>
                <w:sz w:val="20"/>
                <w:szCs w:val="20"/>
                <w:bdr w:val="none" w:sz="0" w:space="0" w:color="auto" w:frame="1"/>
              </w:rPr>
              <w:t>:</w:t>
            </w:r>
            <w:r w:rsidRPr="001D2AC1">
              <w:t>основами цифровой экономики в п</w:t>
            </w:r>
            <w:r>
              <w:t xml:space="preserve">редпринимательской деятельности; </w:t>
            </w:r>
            <w:r w:rsidRPr="003F695E">
              <w:t xml:space="preserve">методами оценки рисков </w:t>
            </w:r>
            <w:r>
              <w:t xml:space="preserve">в предпринимательской деятельности </w:t>
            </w:r>
            <w:r w:rsidRPr="003F695E">
              <w:t>и способами их снижения;</w:t>
            </w:r>
            <w:r w:rsidRPr="00B45738">
              <w:rPr>
                <w:rStyle w:val="rvts32"/>
                <w:bCs/>
                <w:color w:val="000000"/>
                <w:bdr w:val="none" w:sz="0" w:space="0" w:color="auto" w:frame="1"/>
              </w:rPr>
              <w:t>нормами изаконами об</w:t>
            </w:r>
            <w:r>
              <w:rPr>
                <w:bCs/>
              </w:rPr>
              <w:t>ответственности за нарушение налогового законодательства в сфере предпринимательства в РФ;</w:t>
            </w:r>
            <w:r w:rsidRPr="003F695E">
              <w:t xml:space="preserve"> методами оценки рисков и способами их снижения;</w:t>
            </w:r>
            <w:r>
              <w:t xml:space="preserve">навыками решения задач в области предпринимательской деятельности; </w:t>
            </w:r>
            <w:r w:rsidRPr="005B6683">
              <w:rPr>
                <w:color w:val="000000"/>
              </w:rPr>
              <w:t>навыками координации предпринимательской деятельности в целях обеспечения согласованности выполнения бизнес</w:t>
            </w:r>
            <w:r>
              <w:rPr>
                <w:color w:val="000000"/>
              </w:rPr>
              <w:t>-плана всеми участниками;</w:t>
            </w:r>
            <w:r>
              <w:t xml:space="preserve"> пользоваться </w:t>
            </w:r>
            <w:r>
              <w:rPr>
                <w:bCs/>
              </w:rPr>
              <w:t>льготами для малого и среднего бизнеса;</w:t>
            </w:r>
            <w:r w:rsidRPr="003F695E">
              <w:t xml:space="preserve"> сформулировать креативную предпринимательскую идею; формировать предпринимательский капитал; </w:t>
            </w:r>
            <w:r>
              <w:t>оформить кредитный договор;</w:t>
            </w:r>
            <w:r w:rsidRPr="001D2AC1">
              <w:t xml:space="preserve"> применять инновационные технологии в предпринимательской деятельности</w:t>
            </w:r>
            <w:r>
              <w:t>;</w:t>
            </w:r>
          </w:p>
          <w:p w:rsidR="00514311" w:rsidRDefault="00514311" w:rsidP="001E2A3F">
            <w:pPr>
              <w:jc w:val="both"/>
            </w:pPr>
            <w:r w:rsidRPr="00A175A9">
              <w:t>основными методиками бизнес планирования</w:t>
            </w:r>
          </w:p>
        </w:tc>
        <w:tc>
          <w:tcPr>
            <w:tcW w:w="1276" w:type="dxa"/>
          </w:tcPr>
          <w:p w:rsidR="00514311" w:rsidRDefault="00514311" w:rsidP="006E761F">
            <w:r>
              <w:t>Дискуссия,</w:t>
            </w:r>
          </w:p>
          <w:p w:rsidR="00514311" w:rsidRDefault="00514311" w:rsidP="006E761F">
            <w:r>
              <w:t>тесты, практические задания, реферат, эссе, доклады, электронные презентации</w:t>
            </w:r>
          </w:p>
        </w:tc>
      </w:tr>
      <w:tr w:rsidR="00514311" w:rsidTr="00C85185">
        <w:tc>
          <w:tcPr>
            <w:tcW w:w="8080" w:type="dxa"/>
            <w:gridSpan w:val="4"/>
          </w:tcPr>
          <w:p w:rsidR="00514311" w:rsidRDefault="00514311" w:rsidP="001E2A3F">
            <w:pPr>
              <w:jc w:val="both"/>
            </w:pPr>
            <w:r>
              <w:rPr>
                <w:b/>
                <w:i/>
              </w:rPr>
              <w:t xml:space="preserve">Результат достижения планируемых результатов изучения дисциплины  </w:t>
            </w:r>
          </w:p>
        </w:tc>
        <w:tc>
          <w:tcPr>
            <w:tcW w:w="1276" w:type="dxa"/>
          </w:tcPr>
          <w:p w:rsidR="00514311" w:rsidRDefault="00514311" w:rsidP="001E2A3F">
            <w:pPr>
              <w:rPr>
                <w:b/>
              </w:rPr>
            </w:pPr>
            <w:r>
              <w:rPr>
                <w:b/>
              </w:rPr>
              <w:t>Зачет</w:t>
            </w:r>
          </w:p>
        </w:tc>
      </w:tr>
    </w:tbl>
    <w:p w:rsidR="00514311" w:rsidRDefault="00514311" w:rsidP="004A640B"/>
    <w:p w:rsidR="00514311" w:rsidRDefault="00514311" w:rsidP="004A640B">
      <w:pPr>
        <w:ind w:left="360"/>
        <w:jc w:val="both"/>
        <w:rPr>
          <w:b/>
        </w:rPr>
      </w:pPr>
      <w:r>
        <w:rPr>
          <w:b/>
        </w:rPr>
        <w:t>2.Описание показателей и критериев оценивания компетенций, шкал оценивания</w:t>
      </w:r>
    </w:p>
    <w:p w:rsidR="00514311" w:rsidRDefault="00514311" w:rsidP="004A640B">
      <w:pPr>
        <w:jc w:val="both"/>
        <w:rPr>
          <w:b/>
        </w:rPr>
      </w:pPr>
    </w:p>
    <w:p w:rsidR="00514311" w:rsidRDefault="00514311" w:rsidP="004A640B">
      <w:pPr>
        <w:jc w:val="both"/>
        <w:rPr>
          <w:b/>
        </w:rPr>
      </w:pPr>
      <w:r>
        <w:rPr>
          <w:b/>
        </w:rPr>
        <w:t xml:space="preserve">        Критерии оценивания (текущий контроль)</w:t>
      </w:r>
    </w:p>
    <w:p w:rsidR="00514311" w:rsidRPr="00E867EC" w:rsidRDefault="00514311" w:rsidP="006E761F">
      <w:pPr>
        <w:jc w:val="both"/>
      </w:pPr>
      <w:r w:rsidRPr="00E867EC">
        <w:t xml:space="preserve">Оценка </w:t>
      </w:r>
      <w:r w:rsidRPr="00E867EC">
        <w:rPr>
          <w:b/>
        </w:rPr>
        <w:t>«отлично»</w:t>
      </w:r>
      <w:r>
        <w:t xml:space="preserve"> выставляется</w:t>
      </w:r>
      <w:r w:rsidRPr="00E867EC">
        <w:t xml:space="preserve">,  если студент имеет глубокие знания учебного </w:t>
      </w:r>
      <w:r>
        <w:t>материала  по теме семинарского (практического)</w:t>
      </w:r>
      <w:r w:rsidRPr="00E867EC">
        <w:t xml:space="preserve"> задания, в логической последовательности излагает материал; смог ответить на все уточняющие и дополнительные вопросы</w:t>
      </w:r>
      <w:r>
        <w:t xml:space="preserve"> (при опросах и дискуссиях)</w:t>
      </w:r>
      <w:r w:rsidRPr="00E867EC">
        <w:t xml:space="preserve">; </w:t>
      </w:r>
      <w:r>
        <w:t>полностью выполнил практическое задание; правильно решил ситуационную задачу или кейс.</w:t>
      </w:r>
    </w:p>
    <w:p w:rsidR="00514311" w:rsidRPr="00E867EC" w:rsidRDefault="00514311" w:rsidP="006E761F">
      <w:pPr>
        <w:jc w:val="both"/>
      </w:pPr>
      <w:r w:rsidRPr="00E867EC">
        <w:t xml:space="preserve">Оценка </w:t>
      </w:r>
      <w:r w:rsidRPr="00E867EC">
        <w:rPr>
          <w:b/>
        </w:rPr>
        <w:t>«хорошо»</w:t>
      </w:r>
      <w:r w:rsidRPr="00E867EC">
        <w:t xml:space="preserve"> выставляется, есл</w:t>
      </w:r>
      <w:r>
        <w:t>и студент</w:t>
      </w:r>
      <w:r w:rsidRPr="00E867EC">
        <w:t xml:space="preserve"> показал знание учебного материала, смог ответить почти полностью на все заданные дополнительные и уточняющие вопросы; </w:t>
      </w:r>
      <w:r>
        <w:t>в основном,выполнил практическое задание, решил ситуационную задачу или кейс.</w:t>
      </w:r>
    </w:p>
    <w:p w:rsidR="00514311" w:rsidRPr="00E867EC" w:rsidRDefault="00514311" w:rsidP="006E761F">
      <w:pPr>
        <w:jc w:val="both"/>
      </w:pPr>
      <w:r w:rsidRPr="00E867EC">
        <w:t xml:space="preserve">Оценка </w:t>
      </w:r>
      <w:r w:rsidRPr="00E867EC">
        <w:rPr>
          <w:b/>
        </w:rPr>
        <w:t>«удовлетворительно»</w:t>
      </w:r>
      <w:r>
        <w:t xml:space="preserve"> выставляется, если студент</w:t>
      </w:r>
      <w:r w:rsidRPr="00E867EC">
        <w:t xml:space="preserve"> в целом освоил материал; однако, ответил не на все уточняющие и дополнительные вопросы</w:t>
      </w:r>
      <w:r>
        <w:t xml:space="preserve"> (при опросах и дискуссиях)</w:t>
      </w:r>
      <w:r w:rsidRPr="00E867EC">
        <w:t>;</w:t>
      </w:r>
      <w:r>
        <w:t xml:space="preserve"> не до конца выполнил практическое задание, решил задачу или кейс</w:t>
      </w:r>
    </w:p>
    <w:p w:rsidR="00514311" w:rsidRPr="00E867EC" w:rsidRDefault="00514311" w:rsidP="006E761F">
      <w:pPr>
        <w:jc w:val="both"/>
      </w:pPr>
      <w:r w:rsidRPr="00E867EC">
        <w:t xml:space="preserve">Оценка </w:t>
      </w:r>
      <w:r w:rsidRPr="00E867EC">
        <w:rPr>
          <w:b/>
        </w:rPr>
        <w:t>«неудовлетворительно»</w:t>
      </w:r>
      <w:r>
        <w:t xml:space="preserve"> выставляется, если студент</w:t>
      </w:r>
      <w:r w:rsidRPr="00E867EC">
        <w:t xml:space="preserve"> имеет существенные пробелы в знаниях основного учебного материала по теме практического задания, который полность</w:t>
      </w:r>
      <w:r>
        <w:t>ю не раскрыл содержание задания</w:t>
      </w:r>
      <w:r w:rsidRPr="00E867EC">
        <w:t>, не смог ответить на уточ</w:t>
      </w:r>
      <w:r>
        <w:t>няющие и дополнительные вопросы, не смог выполнить практическое задание, не решил задачу или кейс.</w:t>
      </w:r>
    </w:p>
    <w:p w:rsidR="00514311" w:rsidRPr="003969DA" w:rsidRDefault="00514311" w:rsidP="006E761F">
      <w:pPr>
        <w:rPr>
          <w:b/>
        </w:rPr>
      </w:pPr>
      <w:r>
        <w:rPr>
          <w:b/>
        </w:rPr>
        <w:t>Критерии оценивания (зачет</w:t>
      </w:r>
      <w:r w:rsidRPr="003969DA">
        <w:rPr>
          <w:b/>
        </w:rPr>
        <w:t>)</w:t>
      </w:r>
    </w:p>
    <w:p w:rsidR="00514311" w:rsidRDefault="00514311" w:rsidP="004A640B">
      <w:pPr>
        <w:jc w:val="both"/>
      </w:pPr>
      <w:r>
        <w:t xml:space="preserve">      Знания, умения, навыки и компетенции студентов оцениваются следующими оценками: «зачтено», «не зачтено».</w:t>
      </w:r>
    </w:p>
    <w:p w:rsidR="00514311" w:rsidRDefault="00514311" w:rsidP="004A640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7123"/>
      </w:tblGrid>
      <w:tr w:rsidR="00514311" w:rsidTr="00C85185">
        <w:tc>
          <w:tcPr>
            <w:tcW w:w="2340" w:type="dxa"/>
          </w:tcPr>
          <w:p w:rsidR="00514311" w:rsidRDefault="00514311" w:rsidP="001E2A3F">
            <w:pPr>
              <w:jc w:val="both"/>
            </w:pPr>
            <w:r>
              <w:rPr>
                <w:b/>
              </w:rPr>
              <w:t>«Зач</w:t>
            </w:r>
            <w:r w:rsidRPr="00A147FF">
              <w:rPr>
                <w:b/>
              </w:rPr>
              <w:t>т</w:t>
            </w:r>
            <w:r>
              <w:rPr>
                <w:b/>
              </w:rPr>
              <w:t>ено</w:t>
            </w:r>
            <w:r w:rsidRPr="00A147FF">
              <w:rPr>
                <w:b/>
              </w:rPr>
              <w:t>»</w:t>
            </w:r>
          </w:p>
        </w:tc>
        <w:tc>
          <w:tcPr>
            <w:tcW w:w="7123" w:type="dxa"/>
          </w:tcPr>
          <w:p w:rsidR="00514311" w:rsidRDefault="00514311" w:rsidP="001E2A3F">
            <w:pPr>
              <w:jc w:val="both"/>
            </w:pPr>
            <w:r>
              <w:t>Студент показал знание основных положений учебной дисциплины, умение решить конкретную практическую задачу из числа предусмотренных рабочей программой, использовал рекомендованную и справочную литературу.</w:t>
            </w:r>
          </w:p>
          <w:p w:rsidR="00514311" w:rsidRDefault="00514311" w:rsidP="001E2A3F">
            <w:pPr>
              <w:jc w:val="both"/>
            </w:pPr>
            <w:r>
              <w:t xml:space="preserve">      Основным условием получения оценки зачета является: посещаемость лекционных и семинарских занятий, хорошие успехи в выполнении практических заданий и тестирования, написании эссе, выступлении с докладами, сообщениями, рефератами, презентациями.</w:t>
            </w:r>
          </w:p>
          <w:p w:rsidR="00514311" w:rsidRDefault="00514311" w:rsidP="001E2A3F">
            <w:pPr>
              <w:jc w:val="both"/>
            </w:pPr>
          </w:p>
        </w:tc>
      </w:tr>
      <w:tr w:rsidR="00514311" w:rsidTr="00C85185">
        <w:tc>
          <w:tcPr>
            <w:tcW w:w="2340" w:type="dxa"/>
          </w:tcPr>
          <w:p w:rsidR="00514311" w:rsidRDefault="00514311" w:rsidP="001E2A3F">
            <w:pPr>
              <w:jc w:val="both"/>
            </w:pPr>
            <w:r>
              <w:t xml:space="preserve"> «</w:t>
            </w:r>
            <w:r w:rsidRPr="00A147FF">
              <w:rPr>
                <w:b/>
              </w:rPr>
              <w:t>Не</w:t>
            </w:r>
            <w:r>
              <w:rPr>
                <w:b/>
              </w:rPr>
              <w:t xml:space="preserve"> зач</w:t>
            </w:r>
            <w:r w:rsidRPr="00A147FF">
              <w:rPr>
                <w:b/>
              </w:rPr>
              <w:t>т</w:t>
            </w:r>
            <w:r>
              <w:rPr>
                <w:b/>
              </w:rPr>
              <w:t>ено</w:t>
            </w:r>
            <w:r w:rsidRPr="00A147FF">
              <w:rPr>
                <w:b/>
              </w:rPr>
              <w:t>»</w:t>
            </w:r>
          </w:p>
        </w:tc>
        <w:tc>
          <w:tcPr>
            <w:tcW w:w="7123" w:type="dxa"/>
          </w:tcPr>
          <w:p w:rsidR="00514311" w:rsidRDefault="00514311" w:rsidP="001E2A3F">
            <w:pPr>
              <w:jc w:val="both"/>
            </w:pPr>
            <w:r>
              <w:t>Студент показал отсутствие основных положений учебной дисциплины, не смог решить практическую задачу.</w:t>
            </w:r>
          </w:p>
        </w:tc>
      </w:tr>
    </w:tbl>
    <w:p w:rsidR="00514311" w:rsidRDefault="00514311" w:rsidP="004A640B">
      <w:pPr>
        <w:jc w:val="both"/>
      </w:pPr>
    </w:p>
    <w:p w:rsidR="00514311" w:rsidRDefault="00514311" w:rsidP="004A640B">
      <w:pPr>
        <w:pStyle w:val="ConsPlusNormal"/>
        <w:ind w:left="360" w:firstLine="0"/>
        <w:rPr>
          <w:rFonts w:ascii="Times New Roman" w:hAnsi="Times New Roman"/>
          <w:b/>
          <w:sz w:val="24"/>
          <w:szCs w:val="24"/>
        </w:rPr>
      </w:pPr>
    </w:p>
    <w:p w:rsidR="00514311" w:rsidRDefault="00514311" w:rsidP="009F061F">
      <w:pPr>
        <w:pStyle w:val="ConsPlusNormal"/>
        <w:jc w:val="center"/>
        <w:rPr>
          <w:rFonts w:ascii="Times New Roman" w:hAnsi="Times New Roman"/>
          <w:b/>
          <w:sz w:val="24"/>
          <w:szCs w:val="24"/>
        </w:rPr>
      </w:pPr>
      <w:r>
        <w:rPr>
          <w:rFonts w:ascii="Times New Roman" w:hAnsi="Times New Roman"/>
          <w:b/>
          <w:sz w:val="24"/>
          <w:szCs w:val="24"/>
        </w:rPr>
        <w:t>3.Типовые контрольные задания и методические материалы, процедуры оценивания знаний, умений и навыков</w:t>
      </w:r>
    </w:p>
    <w:p w:rsidR="00514311" w:rsidRDefault="00514311" w:rsidP="004A640B">
      <w:pPr>
        <w:pStyle w:val="ConsPlusNormal"/>
        <w:ind w:left="360" w:firstLine="0"/>
        <w:rPr>
          <w:rFonts w:ascii="Times New Roman" w:hAnsi="Times New Roman"/>
          <w:b/>
          <w:sz w:val="24"/>
          <w:szCs w:val="24"/>
        </w:rPr>
      </w:pPr>
    </w:p>
    <w:p w:rsidR="00514311" w:rsidRPr="0080575B" w:rsidRDefault="00514311" w:rsidP="009F061F">
      <w:pPr>
        <w:pStyle w:val="ConsPlusNormal"/>
        <w:ind w:firstLine="0"/>
        <w:rPr>
          <w:rFonts w:ascii="Times New Roman" w:hAnsi="Times New Roman"/>
          <w:i/>
          <w:sz w:val="24"/>
          <w:szCs w:val="24"/>
        </w:rPr>
      </w:pPr>
      <w:r w:rsidRPr="0080575B">
        <w:rPr>
          <w:rFonts w:ascii="Times New Roman" w:hAnsi="Times New Roman"/>
          <w:i/>
          <w:sz w:val="24"/>
          <w:szCs w:val="24"/>
        </w:rPr>
        <w:t>ТЕКУЩИЙ КОНТРОЛЬ</w:t>
      </w:r>
    </w:p>
    <w:p w:rsidR="00514311" w:rsidRDefault="00514311" w:rsidP="00623884">
      <w:pPr>
        <w:jc w:val="center"/>
        <w:rPr>
          <w:b/>
          <w:i/>
        </w:rPr>
      </w:pPr>
    </w:p>
    <w:p w:rsidR="00514311" w:rsidRDefault="00514311" w:rsidP="00623884">
      <w:pPr>
        <w:jc w:val="center"/>
        <w:rPr>
          <w:b/>
          <w:i/>
        </w:rPr>
      </w:pPr>
      <w:r>
        <w:rPr>
          <w:b/>
          <w:i/>
        </w:rPr>
        <w:t>Примерная тематика докладов (сообщений)</w:t>
      </w:r>
    </w:p>
    <w:p w:rsidR="00514311" w:rsidRDefault="00514311" w:rsidP="002D5479">
      <w:pPr>
        <w:tabs>
          <w:tab w:val="left" w:pos="284"/>
        </w:tabs>
        <w:ind w:firstLine="709"/>
        <w:rPr>
          <w:b/>
          <w:i/>
        </w:rPr>
      </w:pPr>
      <w:r>
        <w:rPr>
          <w:b/>
          <w:i/>
        </w:rPr>
        <w:t xml:space="preserve"> К теме1. </w:t>
      </w:r>
    </w:p>
    <w:p w:rsidR="00514311" w:rsidRDefault="00514311" w:rsidP="002D5479">
      <w:pPr>
        <w:widowControl w:val="0"/>
        <w:numPr>
          <w:ilvl w:val="0"/>
          <w:numId w:val="5"/>
        </w:numPr>
        <w:tabs>
          <w:tab w:val="clear" w:pos="720"/>
          <w:tab w:val="left" w:pos="284"/>
          <w:tab w:val="left" w:pos="900"/>
        </w:tabs>
        <w:suppressAutoHyphens w:val="0"/>
        <w:ind w:left="0" w:firstLine="709"/>
        <w:jc w:val="both"/>
      </w:pPr>
      <w:r>
        <w:t>Понятие и формы предпринимательской деятельности.</w:t>
      </w:r>
    </w:p>
    <w:p w:rsidR="00514311" w:rsidRDefault="00514311" w:rsidP="002D5479">
      <w:pPr>
        <w:widowControl w:val="0"/>
        <w:numPr>
          <w:ilvl w:val="0"/>
          <w:numId w:val="5"/>
        </w:numPr>
        <w:tabs>
          <w:tab w:val="clear" w:pos="720"/>
          <w:tab w:val="left" w:pos="284"/>
          <w:tab w:val="left" w:pos="900"/>
        </w:tabs>
        <w:suppressAutoHyphens w:val="0"/>
        <w:ind w:left="0" w:firstLine="709"/>
        <w:jc w:val="both"/>
      </w:pPr>
      <w:r>
        <w:t>Признаки и среда предпринимательства.</w:t>
      </w:r>
    </w:p>
    <w:p w:rsidR="00514311" w:rsidRDefault="00514311" w:rsidP="002D5479">
      <w:pPr>
        <w:widowControl w:val="0"/>
        <w:numPr>
          <w:ilvl w:val="0"/>
          <w:numId w:val="5"/>
        </w:numPr>
        <w:tabs>
          <w:tab w:val="clear" w:pos="720"/>
          <w:tab w:val="left" w:pos="284"/>
          <w:tab w:val="left" w:pos="900"/>
        </w:tabs>
        <w:suppressAutoHyphens w:val="0"/>
        <w:ind w:left="0" w:firstLine="709"/>
        <w:jc w:val="both"/>
      </w:pPr>
      <w:r>
        <w:t>Виды предпринимательской деятельности.</w:t>
      </w:r>
    </w:p>
    <w:p w:rsidR="00514311" w:rsidRDefault="00514311" w:rsidP="002D5479">
      <w:pPr>
        <w:widowControl w:val="0"/>
        <w:numPr>
          <w:ilvl w:val="0"/>
          <w:numId w:val="5"/>
        </w:numPr>
        <w:tabs>
          <w:tab w:val="clear" w:pos="720"/>
          <w:tab w:val="left" w:pos="284"/>
          <w:tab w:val="left" w:pos="900"/>
        </w:tabs>
        <w:suppressAutoHyphens w:val="0"/>
        <w:ind w:left="0" w:firstLine="709"/>
        <w:jc w:val="both"/>
      </w:pPr>
      <w:r>
        <w:t>Коммерческое и производственное предпринимательство.</w:t>
      </w:r>
    </w:p>
    <w:p w:rsidR="00514311" w:rsidRDefault="00514311" w:rsidP="002D5479">
      <w:pPr>
        <w:widowControl w:val="0"/>
        <w:tabs>
          <w:tab w:val="left" w:pos="284"/>
          <w:tab w:val="left" w:pos="900"/>
        </w:tabs>
        <w:suppressAutoHyphens w:val="0"/>
        <w:ind w:firstLine="709"/>
        <w:jc w:val="both"/>
      </w:pPr>
      <w:r>
        <w:t>5.Основные учредительные документы (Устав, Учредительный договор).</w:t>
      </w:r>
    </w:p>
    <w:p w:rsidR="00514311" w:rsidRPr="00B403C1" w:rsidRDefault="00514311" w:rsidP="002D5479">
      <w:pPr>
        <w:widowControl w:val="0"/>
        <w:tabs>
          <w:tab w:val="left" w:pos="284"/>
          <w:tab w:val="left" w:pos="900"/>
        </w:tabs>
        <w:suppressAutoHyphens w:val="0"/>
        <w:ind w:firstLine="709"/>
        <w:jc w:val="both"/>
        <w:rPr>
          <w:b/>
          <w:i/>
        </w:rPr>
      </w:pPr>
      <w:r w:rsidRPr="00B403C1">
        <w:rPr>
          <w:b/>
          <w:i/>
        </w:rPr>
        <w:t xml:space="preserve">К теме 2. </w:t>
      </w:r>
    </w:p>
    <w:p w:rsidR="00514311" w:rsidRDefault="00514311" w:rsidP="002D5479">
      <w:pPr>
        <w:widowControl w:val="0"/>
        <w:numPr>
          <w:ilvl w:val="0"/>
          <w:numId w:val="25"/>
        </w:numPr>
        <w:tabs>
          <w:tab w:val="left" w:pos="284"/>
          <w:tab w:val="left" w:pos="900"/>
        </w:tabs>
        <w:suppressAutoHyphens w:val="0"/>
        <w:ind w:left="0" w:firstLine="709"/>
        <w:jc w:val="both"/>
      </w:pPr>
      <w:r>
        <w:t>Финансовая политика и ее влияние на предпринимательство.</w:t>
      </w:r>
    </w:p>
    <w:p w:rsidR="00514311" w:rsidRDefault="00514311" w:rsidP="002D5479">
      <w:pPr>
        <w:widowControl w:val="0"/>
        <w:numPr>
          <w:ilvl w:val="0"/>
          <w:numId w:val="26"/>
        </w:numPr>
        <w:tabs>
          <w:tab w:val="left" w:pos="284"/>
          <w:tab w:val="left" w:pos="900"/>
        </w:tabs>
        <w:suppressAutoHyphens w:val="0"/>
        <w:ind w:left="0" w:firstLine="709"/>
        <w:jc w:val="both"/>
      </w:pPr>
      <w:r>
        <w:t>Формы организации индивидуального предпринимательства.</w:t>
      </w:r>
    </w:p>
    <w:p w:rsidR="00514311" w:rsidRDefault="00514311" w:rsidP="002D5479">
      <w:pPr>
        <w:widowControl w:val="0"/>
        <w:numPr>
          <w:ilvl w:val="0"/>
          <w:numId w:val="26"/>
        </w:numPr>
        <w:tabs>
          <w:tab w:val="left" w:pos="284"/>
          <w:tab w:val="left" w:pos="900"/>
        </w:tabs>
        <w:suppressAutoHyphens w:val="0"/>
        <w:ind w:left="0" w:firstLine="709"/>
        <w:jc w:val="both"/>
      </w:pPr>
      <w:r>
        <w:t>Порядок организации предпринимательской деятельности.</w:t>
      </w:r>
    </w:p>
    <w:p w:rsidR="00514311" w:rsidRDefault="00514311" w:rsidP="002D5479">
      <w:pPr>
        <w:widowControl w:val="0"/>
        <w:numPr>
          <w:ilvl w:val="0"/>
          <w:numId w:val="26"/>
        </w:numPr>
        <w:tabs>
          <w:tab w:val="left" w:pos="284"/>
          <w:tab w:val="left" w:pos="900"/>
        </w:tabs>
        <w:suppressAutoHyphens w:val="0"/>
        <w:ind w:left="0" w:firstLine="709"/>
        <w:jc w:val="both"/>
      </w:pPr>
      <w:r>
        <w:t>Юридическое лицо как субъект предпринимательства.</w:t>
      </w:r>
    </w:p>
    <w:p w:rsidR="00514311" w:rsidRDefault="00514311" w:rsidP="002D5479">
      <w:pPr>
        <w:widowControl w:val="0"/>
        <w:tabs>
          <w:tab w:val="left" w:pos="284"/>
          <w:tab w:val="left" w:pos="900"/>
        </w:tabs>
        <w:suppressAutoHyphens w:val="0"/>
        <w:ind w:firstLine="709"/>
        <w:jc w:val="both"/>
        <w:rPr>
          <w:b/>
          <w:i/>
        </w:rPr>
      </w:pPr>
      <w:r w:rsidRPr="00B403C1">
        <w:rPr>
          <w:b/>
          <w:i/>
        </w:rPr>
        <w:t xml:space="preserve">К теме 3. </w:t>
      </w:r>
    </w:p>
    <w:p w:rsidR="00514311" w:rsidRDefault="00514311" w:rsidP="002D5479">
      <w:pPr>
        <w:widowControl w:val="0"/>
        <w:numPr>
          <w:ilvl w:val="1"/>
          <w:numId w:val="5"/>
        </w:numPr>
        <w:tabs>
          <w:tab w:val="left" w:pos="284"/>
          <w:tab w:val="left" w:pos="900"/>
        </w:tabs>
        <w:suppressAutoHyphens w:val="0"/>
        <w:ind w:left="0" w:firstLine="709"/>
        <w:jc w:val="both"/>
      </w:pPr>
      <w:r>
        <w:t>Кредитование в предпринимательстве – лизинг.</w:t>
      </w:r>
    </w:p>
    <w:p w:rsidR="00514311" w:rsidRDefault="00514311" w:rsidP="002D5479">
      <w:pPr>
        <w:widowControl w:val="0"/>
        <w:numPr>
          <w:ilvl w:val="1"/>
          <w:numId w:val="5"/>
        </w:numPr>
        <w:tabs>
          <w:tab w:val="left" w:pos="284"/>
          <w:tab w:val="left" w:pos="900"/>
        </w:tabs>
        <w:suppressAutoHyphens w:val="0"/>
        <w:ind w:left="0" w:firstLine="709"/>
        <w:jc w:val="both"/>
      </w:pPr>
      <w:r>
        <w:t>Кредитование в предпринимательстве – факторинг</w:t>
      </w:r>
    </w:p>
    <w:p w:rsidR="00514311" w:rsidRDefault="00514311" w:rsidP="002D5479">
      <w:pPr>
        <w:widowControl w:val="0"/>
        <w:numPr>
          <w:ilvl w:val="1"/>
          <w:numId w:val="5"/>
        </w:numPr>
        <w:tabs>
          <w:tab w:val="left" w:pos="284"/>
          <w:tab w:val="left" w:pos="900"/>
        </w:tabs>
        <w:suppressAutoHyphens w:val="0"/>
        <w:ind w:left="0" w:firstLine="709"/>
        <w:jc w:val="both"/>
      </w:pPr>
      <w:r>
        <w:t>Способ ведения предпринимательской деятельности – франчайзинг.</w:t>
      </w:r>
    </w:p>
    <w:p w:rsidR="00514311" w:rsidRDefault="00514311" w:rsidP="002D5479">
      <w:pPr>
        <w:widowControl w:val="0"/>
        <w:tabs>
          <w:tab w:val="left" w:pos="284"/>
          <w:tab w:val="left" w:pos="900"/>
        </w:tabs>
        <w:suppressAutoHyphens w:val="0"/>
        <w:ind w:firstLine="709"/>
        <w:jc w:val="both"/>
      </w:pPr>
      <w:r>
        <w:t>4.Способы формирования капитала.</w:t>
      </w:r>
    </w:p>
    <w:p w:rsidR="00514311" w:rsidRDefault="00514311" w:rsidP="002D5479">
      <w:pPr>
        <w:widowControl w:val="0"/>
        <w:tabs>
          <w:tab w:val="left" w:pos="284"/>
          <w:tab w:val="left" w:pos="900"/>
        </w:tabs>
        <w:suppressAutoHyphens w:val="0"/>
        <w:ind w:firstLine="709"/>
        <w:jc w:val="both"/>
      </w:pPr>
      <w:r>
        <w:t>5.Управление формированием капитала.</w:t>
      </w:r>
    </w:p>
    <w:p w:rsidR="00514311" w:rsidRPr="00B403C1" w:rsidRDefault="00514311" w:rsidP="002D5479">
      <w:pPr>
        <w:widowControl w:val="0"/>
        <w:tabs>
          <w:tab w:val="left" w:pos="284"/>
          <w:tab w:val="left" w:pos="900"/>
        </w:tabs>
        <w:suppressAutoHyphens w:val="0"/>
        <w:ind w:firstLine="709"/>
        <w:jc w:val="both"/>
        <w:rPr>
          <w:b/>
          <w:i/>
        </w:rPr>
      </w:pPr>
      <w:r w:rsidRPr="00B403C1">
        <w:rPr>
          <w:b/>
          <w:i/>
        </w:rPr>
        <w:t>К теме 4.</w:t>
      </w:r>
    </w:p>
    <w:p w:rsidR="00514311" w:rsidRDefault="00514311" w:rsidP="002D5479">
      <w:pPr>
        <w:widowControl w:val="0"/>
        <w:tabs>
          <w:tab w:val="left" w:pos="284"/>
          <w:tab w:val="left" w:pos="900"/>
        </w:tabs>
        <w:suppressAutoHyphens w:val="0"/>
        <w:ind w:firstLine="709"/>
        <w:jc w:val="both"/>
      </w:pPr>
      <w:r>
        <w:t>1.Налоговое обеспечение предпринимательской деятельности.</w:t>
      </w:r>
    </w:p>
    <w:p w:rsidR="00514311" w:rsidRDefault="00514311" w:rsidP="002D5479">
      <w:pPr>
        <w:widowControl w:val="0"/>
        <w:tabs>
          <w:tab w:val="left" w:pos="284"/>
          <w:tab w:val="left" w:pos="900"/>
        </w:tabs>
        <w:suppressAutoHyphens w:val="0"/>
        <w:ind w:firstLine="709"/>
        <w:jc w:val="both"/>
      </w:pPr>
      <w:r>
        <w:t>2. Особенности налогообложения предпринимательской деятельности в различных странах.</w:t>
      </w:r>
    </w:p>
    <w:p w:rsidR="00514311" w:rsidRDefault="00514311" w:rsidP="002D5479">
      <w:pPr>
        <w:widowControl w:val="0"/>
        <w:tabs>
          <w:tab w:val="left" w:pos="284"/>
          <w:tab w:val="left" w:pos="900"/>
        </w:tabs>
        <w:suppressAutoHyphens w:val="0"/>
        <w:ind w:firstLine="709"/>
        <w:jc w:val="both"/>
      </w:pPr>
      <w:r>
        <w:t>3. Цифровая экономика и налогообложение.</w:t>
      </w:r>
    </w:p>
    <w:p w:rsidR="00514311" w:rsidRPr="00CE42AF" w:rsidRDefault="00514311" w:rsidP="002D5479">
      <w:pPr>
        <w:widowControl w:val="0"/>
        <w:tabs>
          <w:tab w:val="left" w:pos="284"/>
          <w:tab w:val="left" w:pos="900"/>
        </w:tabs>
        <w:suppressAutoHyphens w:val="0"/>
        <w:ind w:firstLine="709"/>
        <w:jc w:val="both"/>
        <w:rPr>
          <w:b/>
          <w:i/>
        </w:rPr>
      </w:pPr>
      <w:r w:rsidRPr="00CE42AF">
        <w:rPr>
          <w:b/>
          <w:i/>
        </w:rPr>
        <w:t xml:space="preserve">К теме 5. </w:t>
      </w:r>
    </w:p>
    <w:p w:rsidR="00514311" w:rsidRDefault="00514311" w:rsidP="002D5479">
      <w:pPr>
        <w:widowControl w:val="0"/>
        <w:numPr>
          <w:ilvl w:val="0"/>
          <w:numId w:val="27"/>
        </w:numPr>
        <w:tabs>
          <w:tab w:val="left" w:pos="284"/>
          <w:tab w:val="left" w:pos="900"/>
        </w:tabs>
        <w:suppressAutoHyphens w:val="0"/>
        <w:ind w:left="0" w:firstLine="709"/>
        <w:jc w:val="both"/>
      </w:pPr>
      <w:r>
        <w:t>Понятие инвестиций и капитальных вложений.</w:t>
      </w:r>
    </w:p>
    <w:p w:rsidR="00514311" w:rsidRDefault="00514311" w:rsidP="002D5479">
      <w:pPr>
        <w:widowControl w:val="0"/>
        <w:numPr>
          <w:ilvl w:val="0"/>
          <w:numId w:val="27"/>
        </w:numPr>
        <w:tabs>
          <w:tab w:val="left" w:pos="284"/>
          <w:tab w:val="left" w:pos="900"/>
        </w:tabs>
        <w:suppressAutoHyphens w:val="0"/>
        <w:ind w:left="0" w:firstLine="709"/>
        <w:jc w:val="both"/>
      </w:pPr>
      <w:r>
        <w:t>Предпринимательский проект и его структура.</w:t>
      </w:r>
    </w:p>
    <w:p w:rsidR="00514311" w:rsidRDefault="00514311" w:rsidP="002D5479">
      <w:pPr>
        <w:widowControl w:val="0"/>
        <w:numPr>
          <w:ilvl w:val="0"/>
          <w:numId w:val="27"/>
        </w:numPr>
        <w:tabs>
          <w:tab w:val="left" w:pos="284"/>
          <w:tab w:val="left" w:pos="900"/>
        </w:tabs>
        <w:suppressAutoHyphens w:val="0"/>
        <w:ind w:left="0" w:firstLine="709"/>
        <w:jc w:val="both"/>
      </w:pPr>
      <w:r>
        <w:t>Экономическая эффективность бизнес-проекта.</w:t>
      </w:r>
    </w:p>
    <w:p w:rsidR="00514311" w:rsidRDefault="00514311" w:rsidP="002D5479">
      <w:pPr>
        <w:widowControl w:val="0"/>
        <w:numPr>
          <w:ilvl w:val="0"/>
          <w:numId w:val="27"/>
        </w:numPr>
        <w:tabs>
          <w:tab w:val="left" w:pos="284"/>
          <w:tab w:val="left" w:pos="900"/>
        </w:tabs>
        <w:suppressAutoHyphens w:val="0"/>
        <w:ind w:left="0" w:firstLine="709"/>
        <w:jc w:val="both"/>
      </w:pPr>
      <w:r>
        <w:t>Учет видов рисков в бизнес плане.</w:t>
      </w:r>
    </w:p>
    <w:p w:rsidR="00514311" w:rsidRPr="00403143" w:rsidRDefault="00514311" w:rsidP="002D5479">
      <w:pPr>
        <w:widowControl w:val="0"/>
        <w:tabs>
          <w:tab w:val="left" w:pos="284"/>
          <w:tab w:val="left" w:pos="900"/>
        </w:tabs>
        <w:suppressAutoHyphens w:val="0"/>
        <w:ind w:firstLine="709"/>
        <w:jc w:val="both"/>
        <w:rPr>
          <w:b/>
        </w:rPr>
      </w:pPr>
      <w:r w:rsidRPr="00403143">
        <w:rPr>
          <w:b/>
        </w:rPr>
        <w:t>К теме 6.</w:t>
      </w:r>
    </w:p>
    <w:p w:rsidR="00514311" w:rsidRDefault="00514311" w:rsidP="002D5479">
      <w:pPr>
        <w:widowControl w:val="0"/>
        <w:tabs>
          <w:tab w:val="left" w:pos="284"/>
          <w:tab w:val="left" w:pos="900"/>
        </w:tabs>
        <w:autoSpaceDE w:val="0"/>
        <w:ind w:firstLine="709"/>
        <w:jc w:val="both"/>
      </w:pPr>
      <w:r>
        <w:t>1.</w:t>
      </w:r>
      <w:r w:rsidRPr="00403143">
        <w:t>Понятие бизнес плана в сфере СКС</w:t>
      </w:r>
    </w:p>
    <w:p w:rsidR="00514311" w:rsidRDefault="00514311" w:rsidP="002D5479">
      <w:pPr>
        <w:widowControl w:val="0"/>
        <w:tabs>
          <w:tab w:val="left" w:pos="284"/>
          <w:tab w:val="left" w:pos="900"/>
        </w:tabs>
        <w:autoSpaceDE w:val="0"/>
        <w:ind w:firstLine="709"/>
        <w:jc w:val="both"/>
      </w:pPr>
      <w:r>
        <w:t>2. Особенности заполнения разделов бизнес плана</w:t>
      </w:r>
    </w:p>
    <w:p w:rsidR="00514311" w:rsidRDefault="00514311" w:rsidP="002D5479">
      <w:pPr>
        <w:widowControl w:val="0"/>
        <w:tabs>
          <w:tab w:val="left" w:pos="284"/>
          <w:tab w:val="left" w:pos="900"/>
        </w:tabs>
        <w:autoSpaceDE w:val="0"/>
        <w:ind w:firstLine="709"/>
        <w:jc w:val="both"/>
      </w:pPr>
      <w:r>
        <w:t>3. Состав раздела «Оценка рынка сбыта продукции/услуги</w:t>
      </w:r>
    </w:p>
    <w:p w:rsidR="00514311" w:rsidRDefault="00514311" w:rsidP="002D5479">
      <w:pPr>
        <w:widowControl w:val="0"/>
        <w:tabs>
          <w:tab w:val="left" w:pos="284"/>
          <w:tab w:val="left" w:pos="900"/>
        </w:tabs>
        <w:autoSpaceDE w:val="0"/>
        <w:ind w:firstLine="709"/>
        <w:jc w:val="both"/>
      </w:pPr>
      <w:r>
        <w:t>4.Правила описания идеи в бизнес плане для сферы СКС.</w:t>
      </w:r>
    </w:p>
    <w:p w:rsidR="00514311" w:rsidRPr="00403143" w:rsidRDefault="00514311" w:rsidP="002D5479">
      <w:pPr>
        <w:widowControl w:val="0"/>
        <w:tabs>
          <w:tab w:val="left" w:pos="284"/>
          <w:tab w:val="left" w:pos="900"/>
        </w:tabs>
        <w:autoSpaceDE w:val="0"/>
        <w:ind w:firstLine="709"/>
        <w:jc w:val="both"/>
      </w:pPr>
    </w:p>
    <w:p w:rsidR="00514311" w:rsidRDefault="00514311" w:rsidP="00623884">
      <w:pPr>
        <w:widowControl w:val="0"/>
        <w:tabs>
          <w:tab w:val="left" w:pos="900"/>
        </w:tabs>
        <w:autoSpaceDE w:val="0"/>
        <w:ind w:firstLine="540"/>
        <w:jc w:val="both"/>
      </w:pPr>
      <w:r w:rsidRPr="00CE42AF">
        <w:rPr>
          <w:b/>
          <w:i/>
        </w:rPr>
        <w:t>Пояснение для выполнения заданий:</w:t>
      </w:r>
      <w:r>
        <w:rPr>
          <w:i/>
        </w:rPr>
        <w:t xml:space="preserve"> в</w:t>
      </w:r>
      <w:r>
        <w:t xml:space="preserve"> течение семестра каждый студент должен подготовить не менее одного доклада (в письменном виде) и выступить не менее, чем с одним сообщением/эссе (устно).</w:t>
      </w:r>
    </w:p>
    <w:p w:rsidR="00514311" w:rsidRPr="00590382" w:rsidRDefault="00514311" w:rsidP="00623884">
      <w:pPr>
        <w:widowControl w:val="0"/>
        <w:tabs>
          <w:tab w:val="left" w:pos="900"/>
        </w:tabs>
        <w:autoSpaceDE w:val="0"/>
        <w:ind w:firstLine="540"/>
        <w:jc w:val="both"/>
        <w:rPr>
          <w:b/>
          <w:i/>
        </w:rPr>
      </w:pPr>
      <w:r w:rsidRPr="00590382">
        <w:rPr>
          <w:b/>
          <w:i/>
        </w:rPr>
        <w:t>Процедура оценивания</w:t>
      </w:r>
    </w:p>
    <w:p w:rsidR="00514311" w:rsidRPr="009D3EB0" w:rsidRDefault="00514311" w:rsidP="00590382">
      <w:pPr>
        <w:jc w:val="both"/>
      </w:pPr>
      <w:r w:rsidRPr="009D3EB0">
        <w:t xml:space="preserve">1.Оценка «отлично» выставляется студенту,  если студент подготовил </w:t>
      </w:r>
      <w:r>
        <w:t xml:space="preserve">доклад (сообщение, </w:t>
      </w:r>
      <w:r w:rsidRPr="009D3EB0">
        <w:t>презентацию), содержащую все необходимые для обсуждения данные и в  логической последовательности прокомментировал представленный материал; смог ответить на все уточняющие и дополнительные вопросы преподавателя и студентов, аргументируя свою точку зрения.</w:t>
      </w:r>
    </w:p>
    <w:p w:rsidR="00514311" w:rsidRPr="009D3EB0" w:rsidRDefault="00514311" w:rsidP="00590382">
      <w:pPr>
        <w:jc w:val="both"/>
      </w:pPr>
      <w:r w:rsidRPr="009D3EB0">
        <w:t xml:space="preserve">2.Оценка «хорошо» выставляется студенту,  если студент подготовил </w:t>
      </w:r>
      <w:r>
        <w:t>доклад (</w:t>
      </w:r>
      <w:r w:rsidRPr="009D3EB0">
        <w:t>сообщение</w:t>
      </w:r>
      <w:r>
        <w:t xml:space="preserve">, </w:t>
      </w:r>
      <w:r w:rsidRPr="009D3EB0">
        <w:t>презентацию), содержащую все необходимые для обсуждения данные и в  логической последовательности прокомментировал представленный материал; но не смог ответить на все уточняющие и дополнительные вопросы преподавателя и студентов, аргументируя свою точку зрения.</w:t>
      </w:r>
    </w:p>
    <w:p w:rsidR="00514311" w:rsidRPr="009D3EB0" w:rsidRDefault="00514311" w:rsidP="00590382">
      <w:pPr>
        <w:jc w:val="both"/>
      </w:pPr>
      <w:r w:rsidRPr="009D3EB0">
        <w:t xml:space="preserve">3.Оценка «удовлетворительно» выставляется студенту,  если студент подготовил </w:t>
      </w:r>
      <w:r>
        <w:t xml:space="preserve">доклад (сообщение, </w:t>
      </w:r>
      <w:r w:rsidRPr="009D3EB0">
        <w:t>презентацию), не содержащую все необходимые для обсуждения данные и  не смог ответить на все уточняющие и дополнительные вопросы преподавателя и студентов.</w:t>
      </w:r>
    </w:p>
    <w:p w:rsidR="00514311" w:rsidRPr="009D3EB0" w:rsidRDefault="00514311" w:rsidP="00590382">
      <w:pPr>
        <w:jc w:val="both"/>
      </w:pPr>
      <w:r w:rsidRPr="009D3EB0">
        <w:t>4.Оценка «неудовлетворительно» выставляется студенту в случае отсутствия материала для презентации (сообщения) и пассивного отношения к обсуждению дискуссионной проблемы.</w:t>
      </w:r>
    </w:p>
    <w:p w:rsidR="00514311" w:rsidRDefault="00514311" w:rsidP="00623884">
      <w:pPr>
        <w:widowControl w:val="0"/>
        <w:tabs>
          <w:tab w:val="left" w:pos="900"/>
        </w:tabs>
        <w:autoSpaceDE w:val="0"/>
        <w:ind w:firstLine="540"/>
        <w:jc w:val="both"/>
      </w:pPr>
    </w:p>
    <w:p w:rsidR="00514311" w:rsidRPr="00CE42AF" w:rsidRDefault="00514311" w:rsidP="004E3D74">
      <w:pPr>
        <w:widowControl w:val="0"/>
        <w:tabs>
          <w:tab w:val="left" w:pos="900"/>
        </w:tabs>
        <w:autoSpaceDE w:val="0"/>
        <w:ind w:firstLine="540"/>
        <w:jc w:val="center"/>
        <w:rPr>
          <w:b/>
        </w:rPr>
      </w:pPr>
      <w:r w:rsidRPr="00CE42AF">
        <w:rPr>
          <w:b/>
        </w:rPr>
        <w:t xml:space="preserve">Основные требования к </w:t>
      </w:r>
      <w:r>
        <w:rPr>
          <w:b/>
        </w:rPr>
        <w:t>написанию реферата</w:t>
      </w:r>
    </w:p>
    <w:p w:rsidR="00514311" w:rsidRDefault="00514311" w:rsidP="004E3D74">
      <w:pPr>
        <w:widowControl w:val="0"/>
        <w:tabs>
          <w:tab w:val="left" w:pos="900"/>
        </w:tabs>
        <w:autoSpaceDE w:val="0"/>
        <w:ind w:firstLine="540"/>
        <w:jc w:val="both"/>
      </w:pPr>
      <w:r w:rsidRPr="008C1DF6">
        <w:rPr>
          <w:b/>
          <w:i/>
        </w:rPr>
        <w:t>Реферат</w:t>
      </w:r>
      <w:r>
        <w:t xml:space="preserve"> по выбранной теме готовится студентом самостоятельно. Составление плана является обязательным условием, включая теоретическую и практическую части, выводы и заключение. Список используемой литературы обязателен. Дополнительное условие – необходимо представить презентацию, которая должна содержать основные тезисы и положения реферата </w:t>
      </w:r>
    </w:p>
    <w:p w:rsidR="00514311" w:rsidRDefault="00514311" w:rsidP="004E3D74">
      <w:pPr>
        <w:widowControl w:val="0"/>
        <w:tabs>
          <w:tab w:val="left" w:pos="900"/>
        </w:tabs>
        <w:autoSpaceDE w:val="0"/>
        <w:ind w:firstLine="540"/>
        <w:jc w:val="center"/>
        <w:rPr>
          <w:b/>
        </w:rPr>
      </w:pPr>
      <w:r w:rsidRPr="00B8342B">
        <w:rPr>
          <w:b/>
        </w:rPr>
        <w:t>Темы рефератов</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Содержание предпринимательской деятельности, ее   цели и задачи на различных этапах осуществления.</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Классификация предприним</w:t>
      </w:r>
      <w:r>
        <w:rPr>
          <w:lang w:eastAsia="ru-RU"/>
        </w:rPr>
        <w:t>ательской деятельности по видам. И</w:t>
      </w:r>
      <w:r w:rsidRPr="005E3E51">
        <w:rPr>
          <w:lang w:eastAsia="ru-RU"/>
        </w:rPr>
        <w:t>х характеристика и значение.</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Современные формы предпринимательской деятельности в России и за рубежом.</w:t>
      </w:r>
      <w:r>
        <w:rPr>
          <w:lang w:eastAsia="ru-RU"/>
        </w:rPr>
        <w:t xml:space="preserve"> Место предпринимательства в экономике России и за рубежом (в европейских странах и в США)</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Технико-экономическое обоснование создания нового предприятия в социально-культурной сфере и формирование пакета учредительных документов.</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Особенности составления Бизнес-плана предприятия в социально-культурной сфере: здравоохранение, культура, образование, спорт (вид деятельности на выбор студента).</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Государственная регистрация предприятий и государственное регулирование предпринимательской деятельности.</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Лицензирование отдел</w:t>
      </w:r>
      <w:r>
        <w:rPr>
          <w:lang w:eastAsia="ru-RU"/>
        </w:rPr>
        <w:t xml:space="preserve">ьных видов предпринимательской </w:t>
      </w:r>
      <w:r w:rsidRPr="005E3E51">
        <w:rPr>
          <w:lang w:eastAsia="ru-RU"/>
        </w:rPr>
        <w:t>деятельности: содержание и порядок осуществления.</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Выбор организационного типа предприятия и порядок его создания.</w:t>
      </w:r>
    </w:p>
    <w:p w:rsidR="00514311" w:rsidRPr="000F7AFE"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Разработка стратегии и тактики нового предприятия. Организация управления предприятием.</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Бизнес план нового предприятия. Основные разделы и комментарии к ним.</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Механизм функционирования предприятия и организация планирования его деятельности.</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Сравнительная характеристика организационно-правовых форм предпринимательства (предприятий).</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Понятие инвестиционной деятельности предпринимателя.  Инвестиции относительно объекта инвестирования: материальные, финансовые, нематериальные.</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Монополизация экономики и конкуренция. Содержание и виды конкуренции в предпринимательской ср</w:t>
      </w:r>
      <w:r>
        <w:rPr>
          <w:lang w:eastAsia="ru-RU"/>
        </w:rPr>
        <w:t xml:space="preserve">еде. Особенности конкуренции в </w:t>
      </w:r>
      <w:r w:rsidRPr="005E3E51">
        <w:rPr>
          <w:lang w:eastAsia="ru-RU"/>
        </w:rPr>
        <w:t xml:space="preserve">СКС. </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 xml:space="preserve">Антимонопольное регулирование предпринимательской деятельности. </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 xml:space="preserve">Предпринимательский капитал </w:t>
      </w:r>
      <w:r w:rsidRPr="005E3E51">
        <w:rPr>
          <w:lang w:eastAsia="ru-RU"/>
        </w:rPr>
        <w:t xml:space="preserve">и способы его формирования. </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Сущность предпринимательского риска. Классификация рисков.</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Показатели риска и методы его оценки. Основные способы снижения риска.</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Pr>
          <w:lang w:eastAsia="ru-RU"/>
        </w:rPr>
        <w:t>Условия развития</w:t>
      </w:r>
      <w:r w:rsidRPr="005E3E51">
        <w:rPr>
          <w:lang w:eastAsia="ru-RU"/>
        </w:rPr>
        <w:t xml:space="preserve"> малого и с</w:t>
      </w:r>
      <w:r>
        <w:rPr>
          <w:lang w:eastAsia="ru-RU"/>
        </w:rPr>
        <w:t xml:space="preserve">реднего бизнеса. Отечественный </w:t>
      </w:r>
      <w:r w:rsidRPr="005E3E51">
        <w:rPr>
          <w:lang w:eastAsia="ru-RU"/>
        </w:rPr>
        <w:t>и зарубежный опыт.</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Государственная поддержка малого бизнеса. Отечественный и зарубежный опыт.</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Государственные унитарные предприятия.</w:t>
      </w:r>
      <w:r>
        <w:rPr>
          <w:lang w:eastAsia="ru-RU"/>
        </w:rPr>
        <w:t xml:space="preserve"> Их место в экономики.</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Частное (единоличное) предпринимательство в России.</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Виды налогов для предприятий и предпринимателей.  Льготы в налогообложении. Налоговая политика предприятий.</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 xml:space="preserve">Основные виды кредитования </w:t>
      </w:r>
      <w:r>
        <w:rPr>
          <w:lang w:eastAsia="ru-RU"/>
        </w:rPr>
        <w:t xml:space="preserve">коммерческих </w:t>
      </w:r>
      <w:r w:rsidRPr="005E3E51">
        <w:rPr>
          <w:lang w:eastAsia="ru-RU"/>
        </w:rPr>
        <w:t>предприятий: лизинг, факторинг, франчайзинг.</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Несостоятельность (банкротство) коммерческой организации.</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Процедура банкротства предприятия. Нормативная система критериев для оценки несостоятельности предприятия.</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Ликвидация коммерческой организации.</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Общество с ограниченной и дополнительной ответственностью.</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Открытые и закрытые акционерные общества.</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Производственные кооперативы.</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jc w:val="both"/>
        <w:rPr>
          <w:lang w:eastAsia="ru-RU"/>
        </w:rPr>
      </w:pPr>
      <w:r w:rsidRPr="005E3E51">
        <w:rPr>
          <w:lang w:eastAsia="ru-RU"/>
        </w:rPr>
        <w:t xml:space="preserve">Зоны свободного предпринимательства </w:t>
      </w:r>
      <w:r>
        <w:rPr>
          <w:lang w:eastAsia="ru-RU"/>
        </w:rPr>
        <w:t xml:space="preserve">в России и за рубежом </w:t>
      </w:r>
      <w:r w:rsidRPr="005E3E51">
        <w:rPr>
          <w:lang w:eastAsia="ru-RU"/>
        </w:rPr>
        <w:t>и их роль в развитии предпринимательства.</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sidRPr="005E3E51">
        <w:rPr>
          <w:lang w:eastAsia="ru-RU"/>
        </w:rPr>
        <w:t>Оффшорные компании – зарубежный и отечественный опыт создания и функционирования.</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sidRPr="005E3E51">
        <w:rPr>
          <w:lang w:eastAsia="ru-RU"/>
        </w:rPr>
        <w:t xml:space="preserve">Холдинги как рыночные структуры. </w:t>
      </w:r>
      <w:r>
        <w:rPr>
          <w:lang w:eastAsia="ru-RU"/>
        </w:rPr>
        <w:t>Примеры деятельности холдингов в России.</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sidRPr="005E3E51">
        <w:rPr>
          <w:lang w:eastAsia="ru-RU"/>
        </w:rPr>
        <w:t>Коллективные предприятия. Экономический, социальный и правовой статус.</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sidRPr="005E3E51">
        <w:rPr>
          <w:lang w:eastAsia="ru-RU"/>
        </w:rPr>
        <w:t>Основные правовые нормы предпринимательской деятельности: права, обязанности и ответственность предпринимателя.</w:t>
      </w:r>
    </w:p>
    <w:p w:rsidR="0051431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sidRPr="005E3E51">
        <w:rPr>
          <w:lang w:eastAsia="ru-RU"/>
        </w:rPr>
        <w:t>Понятия и признаки</w:t>
      </w:r>
      <w:r>
        <w:rPr>
          <w:lang w:eastAsia="ru-RU"/>
        </w:rPr>
        <w:t xml:space="preserve"> физического и </w:t>
      </w:r>
      <w:r w:rsidRPr="005E3E51">
        <w:rPr>
          <w:lang w:eastAsia="ru-RU"/>
        </w:rPr>
        <w:t xml:space="preserve">юридического лица как субъекта предпринимательской деятельности. </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sidRPr="005E3E51">
        <w:rPr>
          <w:lang w:eastAsia="ru-RU"/>
        </w:rPr>
        <w:t>Коммерческие и некоммерческие орга</w:t>
      </w:r>
      <w:r>
        <w:rPr>
          <w:lang w:eastAsia="ru-RU"/>
        </w:rPr>
        <w:t xml:space="preserve">низации, их виды и особенности </w:t>
      </w:r>
      <w:r w:rsidRPr="005E3E51">
        <w:rPr>
          <w:lang w:eastAsia="ru-RU"/>
        </w:rPr>
        <w:t>хозяйствования.</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sidRPr="005E3E51">
        <w:rPr>
          <w:lang w:eastAsia="ru-RU"/>
        </w:rPr>
        <w:t>Право собственности и другие вещные права предпринимателей (предприятий, учреждений</w:t>
      </w:r>
      <w:r>
        <w:rPr>
          <w:lang w:eastAsia="ru-RU"/>
        </w:rPr>
        <w:t>, организаций</w:t>
      </w:r>
      <w:r w:rsidRPr="005E3E51">
        <w:rPr>
          <w:lang w:eastAsia="ru-RU"/>
        </w:rPr>
        <w:t>).</w:t>
      </w:r>
    </w:p>
    <w:p w:rsidR="00514311" w:rsidRPr="005E3E51"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sidRPr="005E3E51">
        <w:rPr>
          <w:lang w:eastAsia="ru-RU"/>
        </w:rPr>
        <w:t>Хозяйственные обще</w:t>
      </w:r>
      <w:r>
        <w:rPr>
          <w:lang w:eastAsia="ru-RU"/>
        </w:rPr>
        <w:t>ства,</w:t>
      </w:r>
      <w:r w:rsidRPr="005E3E51">
        <w:rPr>
          <w:lang w:eastAsia="ru-RU"/>
        </w:rPr>
        <w:t> классификация и основные отличия от хозяйственных товариществ.</w:t>
      </w:r>
    </w:p>
    <w:p w:rsidR="00514311" w:rsidRPr="00B8342B"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sidRPr="00B8342B">
        <w:rPr>
          <w:lang w:eastAsia="ru-RU"/>
        </w:rPr>
        <w:t>Государственные или муниципальные унитарные предприятия. Особенности их имущественных прав, учреждения и формирования уставного капитала.</w:t>
      </w:r>
    </w:p>
    <w:p w:rsidR="00514311" w:rsidRPr="0092333A" w:rsidRDefault="00514311" w:rsidP="002D5479">
      <w:pPr>
        <w:numPr>
          <w:ilvl w:val="0"/>
          <w:numId w:val="28"/>
        </w:numPr>
        <w:tabs>
          <w:tab w:val="clear" w:pos="720"/>
          <w:tab w:val="num" w:pos="0"/>
          <w:tab w:val="left" w:pos="1134"/>
        </w:tabs>
        <w:suppressAutoHyphens w:val="0"/>
        <w:spacing w:before="100" w:beforeAutospacing="1" w:after="100" w:afterAutospacing="1"/>
        <w:ind w:left="0" w:firstLine="709"/>
        <w:rPr>
          <w:lang w:eastAsia="ru-RU"/>
        </w:rPr>
      </w:pPr>
      <w:r>
        <w:rPr>
          <w:lang w:eastAsia="ru-RU"/>
        </w:rPr>
        <w:t>Понятие цифровой экономики и влияние этой системы на развитие предпринимательской деятельности.</w:t>
      </w:r>
    </w:p>
    <w:p w:rsidR="00514311" w:rsidRDefault="00514311" w:rsidP="004E3D74">
      <w:pPr>
        <w:jc w:val="center"/>
        <w:rPr>
          <w:b/>
        </w:rPr>
      </w:pPr>
      <w:r>
        <w:rPr>
          <w:b/>
        </w:rPr>
        <w:t>Темы рефератов</w:t>
      </w:r>
    </w:p>
    <w:p w:rsidR="00514311" w:rsidRPr="0072042D" w:rsidRDefault="00514311" w:rsidP="004E3D74">
      <w:pPr>
        <w:jc w:val="center"/>
        <w:rPr>
          <w:i/>
        </w:rPr>
      </w:pPr>
      <w:r w:rsidRPr="0072042D">
        <w:rPr>
          <w:i/>
        </w:rPr>
        <w:t>(для студентов, имеющих</w:t>
      </w:r>
      <w:r>
        <w:rPr>
          <w:i/>
        </w:rPr>
        <w:t xml:space="preserve"> пропуски </w:t>
      </w:r>
      <w:r w:rsidRPr="0072042D">
        <w:rPr>
          <w:i/>
        </w:rPr>
        <w:t>семинарских  занятий или желающих повысить текущую успеваемость)</w:t>
      </w:r>
    </w:p>
    <w:p w:rsidR="00514311" w:rsidRDefault="00514311" w:rsidP="004E3D74">
      <w:pPr>
        <w:jc w:val="both"/>
      </w:pPr>
      <w:r>
        <w:rPr>
          <w:b/>
        </w:rPr>
        <w:t xml:space="preserve">Цель: </w:t>
      </w:r>
      <w:r>
        <w:t>отчитаться перед преподавателем за пропущенный материал и продемонстрировать наличие знаний по изучаемой дисциплине.</w:t>
      </w:r>
    </w:p>
    <w:p w:rsidR="00514311" w:rsidRDefault="00514311" w:rsidP="002D5479">
      <w:pPr>
        <w:pStyle w:val="ListParagraph"/>
        <w:numPr>
          <w:ilvl w:val="1"/>
          <w:numId w:val="27"/>
        </w:numPr>
        <w:tabs>
          <w:tab w:val="clear" w:pos="1647"/>
          <w:tab w:val="left" w:pos="1134"/>
        </w:tabs>
        <w:ind w:left="0" w:firstLine="709"/>
        <w:jc w:val="both"/>
      </w:pPr>
      <w:r w:rsidRPr="0072042D">
        <w:t>Собственные</w:t>
      </w:r>
      <w:r>
        <w:t>, заемные и привлеченные средства предпринимателя.</w:t>
      </w:r>
    </w:p>
    <w:p w:rsidR="00514311" w:rsidRDefault="00514311" w:rsidP="002D5479">
      <w:pPr>
        <w:pStyle w:val="ListParagraph"/>
        <w:numPr>
          <w:ilvl w:val="1"/>
          <w:numId w:val="27"/>
        </w:numPr>
        <w:tabs>
          <w:tab w:val="clear" w:pos="1647"/>
          <w:tab w:val="left" w:pos="1134"/>
        </w:tabs>
        <w:ind w:left="0" w:firstLine="709"/>
        <w:jc w:val="both"/>
      </w:pPr>
      <w:r>
        <w:t>Банковский кредит как источник финансирования малого предприятия.</w:t>
      </w:r>
    </w:p>
    <w:p w:rsidR="00514311" w:rsidRDefault="00514311" w:rsidP="002D5479">
      <w:pPr>
        <w:pStyle w:val="ListParagraph"/>
        <w:numPr>
          <w:ilvl w:val="1"/>
          <w:numId w:val="27"/>
        </w:numPr>
        <w:tabs>
          <w:tab w:val="clear" w:pos="1647"/>
          <w:tab w:val="left" w:pos="1134"/>
        </w:tabs>
        <w:ind w:left="0" w:firstLine="709"/>
        <w:jc w:val="both"/>
      </w:pPr>
      <w:r>
        <w:t>Ответственность предпринимателя за нарушение трудового законодательства.</w:t>
      </w:r>
    </w:p>
    <w:p w:rsidR="00514311" w:rsidRDefault="00514311" w:rsidP="002D5479">
      <w:pPr>
        <w:pStyle w:val="ListParagraph"/>
        <w:numPr>
          <w:ilvl w:val="1"/>
          <w:numId w:val="27"/>
        </w:numPr>
        <w:tabs>
          <w:tab w:val="clear" w:pos="1647"/>
          <w:tab w:val="left" w:pos="1134"/>
        </w:tabs>
        <w:ind w:left="0" w:firstLine="709"/>
        <w:jc w:val="both"/>
      </w:pPr>
      <w:r>
        <w:t>Особенности налогообложения индивидуальных предпринимателей.</w:t>
      </w:r>
    </w:p>
    <w:p w:rsidR="00514311" w:rsidRDefault="00514311" w:rsidP="002D5479">
      <w:pPr>
        <w:pStyle w:val="ListParagraph"/>
        <w:numPr>
          <w:ilvl w:val="1"/>
          <w:numId w:val="27"/>
        </w:numPr>
        <w:tabs>
          <w:tab w:val="clear" w:pos="1647"/>
          <w:tab w:val="left" w:pos="1134"/>
        </w:tabs>
        <w:ind w:left="0" w:firstLine="709"/>
        <w:jc w:val="both"/>
      </w:pPr>
      <w:r>
        <w:t>Способы снижения рисков в предпринимательской деятельности в период экономического кризиса.</w:t>
      </w:r>
    </w:p>
    <w:p w:rsidR="00514311" w:rsidRDefault="00514311" w:rsidP="002D5479">
      <w:pPr>
        <w:pStyle w:val="ListParagraph"/>
        <w:numPr>
          <w:ilvl w:val="1"/>
          <w:numId w:val="27"/>
        </w:numPr>
        <w:tabs>
          <w:tab w:val="clear" w:pos="1647"/>
          <w:tab w:val="left" w:pos="1134"/>
        </w:tabs>
        <w:ind w:left="0" w:firstLine="709"/>
        <w:jc w:val="both"/>
      </w:pPr>
      <w:r>
        <w:t>Особенности создания бизнес-плана торгового предприятия.</w:t>
      </w:r>
    </w:p>
    <w:p w:rsidR="00514311" w:rsidRDefault="00514311" w:rsidP="002D5479">
      <w:pPr>
        <w:pStyle w:val="ListParagraph"/>
        <w:numPr>
          <w:ilvl w:val="1"/>
          <w:numId w:val="27"/>
        </w:numPr>
        <w:tabs>
          <w:tab w:val="clear" w:pos="1647"/>
          <w:tab w:val="left" w:pos="1134"/>
        </w:tabs>
        <w:ind w:left="0" w:firstLine="709"/>
        <w:jc w:val="both"/>
      </w:pPr>
      <w:r>
        <w:t>Учредительные документы хозяйствующих субъектов.</w:t>
      </w:r>
    </w:p>
    <w:p w:rsidR="00514311" w:rsidRDefault="00514311" w:rsidP="002D5479">
      <w:pPr>
        <w:pStyle w:val="ListParagraph"/>
        <w:numPr>
          <w:ilvl w:val="1"/>
          <w:numId w:val="27"/>
        </w:numPr>
        <w:tabs>
          <w:tab w:val="clear" w:pos="1647"/>
          <w:tab w:val="left" w:pos="1134"/>
        </w:tabs>
        <w:ind w:left="0" w:firstLine="709"/>
        <w:jc w:val="both"/>
      </w:pPr>
      <w:r>
        <w:t>Внутренняя и внешняя среда предпринимательской деятельности и их подсистемы.</w:t>
      </w:r>
    </w:p>
    <w:p w:rsidR="00514311" w:rsidRDefault="00514311" w:rsidP="002D5479">
      <w:pPr>
        <w:pStyle w:val="ListParagraph"/>
        <w:numPr>
          <w:ilvl w:val="1"/>
          <w:numId w:val="27"/>
        </w:numPr>
        <w:tabs>
          <w:tab w:val="clear" w:pos="1647"/>
          <w:tab w:val="left" w:pos="1134"/>
        </w:tabs>
        <w:ind w:left="0" w:firstLine="709"/>
        <w:jc w:val="both"/>
      </w:pPr>
      <w:r>
        <w:t>Предпринимательские ресурсы и их характеристика.</w:t>
      </w:r>
    </w:p>
    <w:p w:rsidR="00514311" w:rsidRDefault="00514311" w:rsidP="002D5479">
      <w:pPr>
        <w:pStyle w:val="ListParagraph"/>
        <w:numPr>
          <w:ilvl w:val="1"/>
          <w:numId w:val="27"/>
        </w:numPr>
        <w:tabs>
          <w:tab w:val="clear" w:pos="1647"/>
          <w:tab w:val="left" w:pos="1134"/>
        </w:tabs>
        <w:ind w:left="0" w:firstLine="709"/>
        <w:jc w:val="both"/>
      </w:pPr>
      <w:r>
        <w:t xml:space="preserve">Правила Государственной регистрации предпринимательских организаций. </w:t>
      </w:r>
    </w:p>
    <w:p w:rsidR="00514311" w:rsidRDefault="00514311" w:rsidP="002D5479">
      <w:pPr>
        <w:pStyle w:val="ListParagraph"/>
        <w:numPr>
          <w:ilvl w:val="1"/>
          <w:numId w:val="27"/>
        </w:numPr>
        <w:tabs>
          <w:tab w:val="clear" w:pos="1647"/>
          <w:tab w:val="left" w:pos="1134"/>
        </w:tabs>
        <w:ind w:left="0" w:firstLine="709"/>
        <w:jc w:val="both"/>
      </w:pPr>
      <w:r>
        <w:t>Государственное регулирование и поддержка предпринимательской деятельности: правовое и экономическое.</w:t>
      </w:r>
    </w:p>
    <w:p w:rsidR="00514311" w:rsidRDefault="00514311" w:rsidP="002D5479">
      <w:pPr>
        <w:pStyle w:val="ListParagraph"/>
        <w:numPr>
          <w:ilvl w:val="1"/>
          <w:numId w:val="27"/>
        </w:numPr>
        <w:tabs>
          <w:tab w:val="clear" w:pos="1647"/>
          <w:tab w:val="left" w:pos="1134"/>
        </w:tabs>
        <w:ind w:left="0" w:firstLine="709"/>
        <w:jc w:val="both"/>
      </w:pPr>
      <w:r>
        <w:t>Формы партнерских связей в предпринимательстве (аренда, лизинг, факторинг, франчайзинг).</w:t>
      </w:r>
    </w:p>
    <w:p w:rsidR="00514311" w:rsidRDefault="00514311" w:rsidP="002D5479">
      <w:pPr>
        <w:pStyle w:val="ListParagraph"/>
        <w:numPr>
          <w:ilvl w:val="1"/>
          <w:numId w:val="27"/>
        </w:numPr>
        <w:tabs>
          <w:tab w:val="clear" w:pos="1647"/>
          <w:tab w:val="left" w:pos="1134"/>
        </w:tabs>
        <w:ind w:left="0" w:firstLine="709"/>
        <w:jc w:val="both"/>
      </w:pPr>
      <w:r>
        <w:t>Инвестиционная деятельность предпринимателя: инвестиции в ценные бумаги и формирование инвестиционного капитала.</w:t>
      </w:r>
    </w:p>
    <w:p w:rsidR="00514311" w:rsidRPr="0072042D" w:rsidRDefault="00514311" w:rsidP="002D5479">
      <w:pPr>
        <w:pStyle w:val="ListParagraph"/>
        <w:numPr>
          <w:ilvl w:val="1"/>
          <w:numId w:val="27"/>
        </w:numPr>
        <w:tabs>
          <w:tab w:val="clear" w:pos="1647"/>
          <w:tab w:val="left" w:pos="1134"/>
        </w:tabs>
        <w:ind w:left="0" w:firstLine="709"/>
        <w:jc w:val="both"/>
      </w:pPr>
      <w:r>
        <w:t xml:space="preserve">Критерии эффективности предпринимательской деятельности.  </w:t>
      </w:r>
    </w:p>
    <w:p w:rsidR="00514311" w:rsidRPr="0072042D" w:rsidRDefault="00514311" w:rsidP="004E3D74">
      <w:pPr>
        <w:jc w:val="both"/>
      </w:pPr>
      <w:r w:rsidRPr="00CE42AF">
        <w:rPr>
          <w:i/>
        </w:rPr>
        <w:t>Цель:</w:t>
      </w:r>
      <w:r>
        <w:t xml:space="preserve"> отчитаться перед преподавателем за пропущенный материал и продемонстрировать наличие знаний по изучаемой дисциплине.</w:t>
      </w:r>
    </w:p>
    <w:p w:rsidR="00514311" w:rsidRDefault="00514311" w:rsidP="004E3D74">
      <w:pPr>
        <w:jc w:val="both"/>
      </w:pPr>
      <w:r>
        <w:rPr>
          <w:i/>
        </w:rPr>
        <w:t>Требования</w:t>
      </w:r>
      <w:r>
        <w:t>:</w:t>
      </w:r>
    </w:p>
    <w:p w:rsidR="00514311" w:rsidRDefault="00514311" w:rsidP="004E3D74">
      <w:pPr>
        <w:jc w:val="both"/>
      </w:pPr>
      <w:r>
        <w:t xml:space="preserve">1) Из имеющегося списка тем студент выбирает ту, которая по своему содержанию соответствует пропущенному занятию, и раскрывает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 </w:t>
      </w:r>
    </w:p>
    <w:p w:rsidR="00514311" w:rsidRDefault="00514311" w:rsidP="004E3D74">
      <w:pPr>
        <w:jc w:val="both"/>
      </w:pPr>
      <w:r>
        <w:t>2) Реферат должен иметь объем не менее десяти страниц машинописного текста 14 кеглем через 1 интервал, список использованной литературы и других информационных источников и должен включать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(план реферата),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рассмотренного материала по теме.</w:t>
      </w:r>
    </w:p>
    <w:p w:rsidR="00514311" w:rsidRDefault="00514311" w:rsidP="004E3D74">
      <w:pPr>
        <w:ind w:firstLine="708"/>
        <w:jc w:val="both"/>
      </w:pPr>
    </w:p>
    <w:p w:rsidR="00514311" w:rsidRDefault="00514311" w:rsidP="004E3D74">
      <w:pPr>
        <w:jc w:val="center"/>
        <w:rPr>
          <w:b/>
          <w:i/>
        </w:rPr>
      </w:pPr>
      <w:r>
        <w:rPr>
          <w:b/>
          <w:i/>
        </w:rPr>
        <w:t>Примеры самостоятельных практических заданий (тематика эссе)</w:t>
      </w:r>
    </w:p>
    <w:p w:rsidR="00514311" w:rsidRDefault="00514311" w:rsidP="002D5479">
      <w:pPr>
        <w:numPr>
          <w:ilvl w:val="0"/>
          <w:numId w:val="29"/>
        </w:numPr>
        <w:tabs>
          <w:tab w:val="left" w:pos="993"/>
        </w:tabs>
        <w:ind w:left="0" w:firstLine="709"/>
        <w:jc w:val="both"/>
      </w:pPr>
      <w:r>
        <w:t>Характеристика предпринимательской деятельности и ее место в экономике РФ.</w:t>
      </w:r>
    </w:p>
    <w:p w:rsidR="00514311" w:rsidRDefault="00514311" w:rsidP="002D5479">
      <w:pPr>
        <w:numPr>
          <w:ilvl w:val="0"/>
          <w:numId w:val="29"/>
        </w:numPr>
        <w:tabs>
          <w:tab w:val="left" w:pos="993"/>
        </w:tabs>
        <w:ind w:left="0" w:firstLine="709"/>
        <w:jc w:val="both"/>
      </w:pPr>
      <w:r>
        <w:t>Нормативно-правовая база регулирования предпринимательской деятельности в РФ.</w:t>
      </w:r>
    </w:p>
    <w:p w:rsidR="00514311" w:rsidRDefault="00514311" w:rsidP="002D5479">
      <w:pPr>
        <w:numPr>
          <w:ilvl w:val="0"/>
          <w:numId w:val="29"/>
        </w:numPr>
        <w:tabs>
          <w:tab w:val="left" w:pos="993"/>
        </w:tabs>
        <w:ind w:left="0" w:firstLine="709"/>
        <w:jc w:val="both"/>
      </w:pPr>
      <w:r>
        <w:t>Место менеджмента в предпринимательской деятельности. Цели, задачи и пути реализации управленческих решений.</w:t>
      </w:r>
    </w:p>
    <w:p w:rsidR="00514311" w:rsidRDefault="00514311" w:rsidP="002D5479">
      <w:pPr>
        <w:numPr>
          <w:ilvl w:val="0"/>
          <w:numId w:val="29"/>
        </w:numPr>
        <w:tabs>
          <w:tab w:val="left" w:pos="993"/>
        </w:tabs>
        <w:ind w:left="0" w:firstLine="709"/>
        <w:jc w:val="both"/>
      </w:pPr>
      <w:r>
        <w:t>Понятия налогов, сборов и пошлин. История возникновения налогов и становления налоговой системы России.</w:t>
      </w:r>
    </w:p>
    <w:p w:rsidR="00514311" w:rsidRDefault="00514311" w:rsidP="002D5479">
      <w:pPr>
        <w:numPr>
          <w:ilvl w:val="0"/>
          <w:numId w:val="29"/>
        </w:numPr>
        <w:tabs>
          <w:tab w:val="left" w:pos="993"/>
        </w:tabs>
        <w:ind w:left="0" w:firstLine="709"/>
        <w:jc w:val="both"/>
      </w:pPr>
      <w:r>
        <w:t>Налоги и предпринимательская активность.</w:t>
      </w:r>
    </w:p>
    <w:p w:rsidR="00514311" w:rsidRDefault="00514311" w:rsidP="002D5479">
      <w:pPr>
        <w:numPr>
          <w:ilvl w:val="0"/>
          <w:numId w:val="29"/>
        </w:numPr>
        <w:tabs>
          <w:tab w:val="left" w:pos="993"/>
        </w:tabs>
        <w:ind w:left="0" w:firstLine="709"/>
        <w:jc w:val="both"/>
      </w:pPr>
      <w:r>
        <w:t>Особенности бизнес-планирования предпринимательской деятельности.</w:t>
      </w:r>
    </w:p>
    <w:p w:rsidR="00514311" w:rsidRDefault="00514311" w:rsidP="002D5479">
      <w:pPr>
        <w:numPr>
          <w:ilvl w:val="0"/>
          <w:numId w:val="29"/>
        </w:numPr>
        <w:tabs>
          <w:tab w:val="left" w:pos="993"/>
        </w:tabs>
        <w:ind w:left="0" w:firstLine="709"/>
        <w:jc w:val="both"/>
      </w:pPr>
      <w:r>
        <w:t xml:space="preserve">Классификация предпринимательской деятельности по видам, их характеристика. </w:t>
      </w:r>
    </w:p>
    <w:p w:rsidR="00514311" w:rsidRDefault="00514311" w:rsidP="002D5479">
      <w:pPr>
        <w:numPr>
          <w:ilvl w:val="0"/>
          <w:numId w:val="29"/>
        </w:numPr>
        <w:tabs>
          <w:tab w:val="left" w:pos="993"/>
        </w:tabs>
        <w:ind w:left="0" w:firstLine="709"/>
        <w:jc w:val="both"/>
      </w:pPr>
      <w:r>
        <w:t>Сравнительный анализ зарубежного и отечественного опыта организации предпринимательской деятельности.</w:t>
      </w:r>
    </w:p>
    <w:p w:rsidR="00514311" w:rsidRDefault="00514311" w:rsidP="004E3D74">
      <w:pPr>
        <w:widowControl w:val="0"/>
        <w:autoSpaceDE w:val="0"/>
        <w:ind w:firstLine="564"/>
        <w:jc w:val="both"/>
      </w:pPr>
      <w:r>
        <w:rPr>
          <w:b/>
          <w:i/>
        </w:rPr>
        <w:t>Эссе</w:t>
      </w:r>
      <w:r>
        <w:t xml:space="preserve"> - это самостоятельная письменная работа на тему, предложенную преподавателем. Цель эссе состоит в развитии навыков самостоятельного творческого мышления и письменного изложения собственных мыслей. Написание эссе  позволяет студенту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514311" w:rsidRPr="00590382" w:rsidRDefault="00514311" w:rsidP="00590382">
      <w:pPr>
        <w:widowControl w:val="0"/>
        <w:tabs>
          <w:tab w:val="left" w:pos="900"/>
        </w:tabs>
        <w:autoSpaceDE w:val="0"/>
        <w:ind w:firstLine="540"/>
        <w:jc w:val="both"/>
        <w:rPr>
          <w:b/>
          <w:i/>
        </w:rPr>
      </w:pPr>
      <w:r w:rsidRPr="00590382">
        <w:rPr>
          <w:b/>
          <w:i/>
        </w:rPr>
        <w:t>Процедура оценивания</w:t>
      </w:r>
    </w:p>
    <w:p w:rsidR="00514311" w:rsidRDefault="00514311" w:rsidP="004E3D74">
      <w:pPr>
        <w:widowControl w:val="0"/>
        <w:autoSpaceDE w:val="0"/>
        <w:ind w:firstLine="564"/>
        <w:jc w:val="both"/>
      </w:pPr>
      <w: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w:t>
      </w:r>
      <w:r>
        <w:rPr>
          <w:b/>
          <w:i/>
        </w:rPr>
        <w:t>авторскую позицию</w:t>
      </w:r>
      <w:r>
        <w:t xml:space="preserve"> по поставленной проблеме. Объем – 1-3 страницы, они должны быть оформлены в соответствии с имеющимися в ВУЗе  рекомендациями по представлению письменных работ (см требования по написанию контрольной работы). Срок выполнения работы – две недели.</w:t>
      </w:r>
    </w:p>
    <w:p w:rsidR="00514311" w:rsidRPr="009D3EB0" w:rsidRDefault="00514311" w:rsidP="00590382">
      <w:pPr>
        <w:tabs>
          <w:tab w:val="num" w:pos="0"/>
        </w:tabs>
        <w:jc w:val="both"/>
      </w:pPr>
      <w:r w:rsidRPr="009D3EB0">
        <w:t xml:space="preserve">       </w:t>
      </w:r>
      <w:r w:rsidRPr="009D3EB0">
        <w:rPr>
          <w:b/>
        </w:rPr>
        <w:t>Критерии оценки</w:t>
      </w:r>
      <w:r w:rsidRPr="009D3EB0">
        <w:t xml:space="preserve"> работ: содержание, неформальный подход к теме, самостоятельность мышления, кругозор, убедительность аргументации, грамотность, оформление работы.</w:t>
      </w:r>
    </w:p>
    <w:p w:rsidR="00514311" w:rsidRDefault="00514311" w:rsidP="004E3D74">
      <w:pPr>
        <w:widowControl w:val="0"/>
        <w:autoSpaceDE w:val="0"/>
        <w:ind w:firstLine="564"/>
        <w:jc w:val="both"/>
      </w:pPr>
    </w:p>
    <w:p w:rsidR="00514311" w:rsidRDefault="00514311" w:rsidP="004E3D74">
      <w:pPr>
        <w:widowControl w:val="0"/>
        <w:autoSpaceDE w:val="0"/>
        <w:ind w:firstLine="564"/>
        <w:jc w:val="both"/>
      </w:pPr>
    </w:p>
    <w:p w:rsidR="00514311" w:rsidRPr="004C7FA1" w:rsidRDefault="00514311" w:rsidP="002141BB">
      <w:pPr>
        <w:pStyle w:val="a3"/>
        <w:widowControl w:val="0"/>
        <w:tabs>
          <w:tab w:val="num" w:pos="0"/>
        </w:tabs>
        <w:autoSpaceDE w:val="0"/>
        <w:spacing w:before="0" w:beforeAutospacing="0" w:after="0" w:afterAutospacing="0"/>
        <w:ind w:firstLine="540"/>
        <w:jc w:val="center"/>
        <w:rPr>
          <w:b/>
          <w:sz w:val="28"/>
          <w:szCs w:val="28"/>
        </w:rPr>
      </w:pPr>
      <w:r w:rsidRPr="004C7FA1">
        <w:rPr>
          <w:b/>
          <w:sz w:val="28"/>
          <w:szCs w:val="28"/>
        </w:rPr>
        <w:t>Практические задания по темам семинарских занятий</w:t>
      </w:r>
    </w:p>
    <w:p w:rsidR="00514311" w:rsidRPr="004157F5" w:rsidRDefault="00514311" w:rsidP="002141BB">
      <w:pPr>
        <w:pStyle w:val="a3"/>
        <w:widowControl w:val="0"/>
        <w:tabs>
          <w:tab w:val="num" w:pos="0"/>
        </w:tabs>
        <w:autoSpaceDE w:val="0"/>
        <w:spacing w:before="0" w:beforeAutospacing="0" w:after="0" w:afterAutospacing="0"/>
        <w:ind w:firstLine="540"/>
        <w:rPr>
          <w:b/>
        </w:rPr>
      </w:pPr>
      <w:r w:rsidRPr="004157F5">
        <w:rPr>
          <w:b/>
        </w:rPr>
        <w:t>Задание для выполнения самостоятельной работы к семинару 1.</w:t>
      </w:r>
    </w:p>
    <w:p w:rsidR="00514311" w:rsidRPr="004157F5" w:rsidRDefault="00514311" w:rsidP="002141BB">
      <w:pPr>
        <w:pStyle w:val="a3"/>
        <w:widowControl w:val="0"/>
        <w:tabs>
          <w:tab w:val="num" w:pos="0"/>
        </w:tabs>
        <w:autoSpaceDE w:val="0"/>
        <w:spacing w:before="0" w:beforeAutospacing="0" w:after="0" w:afterAutospacing="0"/>
        <w:ind w:firstLine="540"/>
        <w:jc w:val="center"/>
        <w:rPr>
          <w:b/>
        </w:rPr>
      </w:pPr>
    </w:p>
    <w:p w:rsidR="00514311" w:rsidRDefault="00514311" w:rsidP="002141BB">
      <w:pPr>
        <w:pStyle w:val="a3"/>
        <w:widowControl w:val="0"/>
        <w:tabs>
          <w:tab w:val="num" w:pos="0"/>
        </w:tabs>
        <w:autoSpaceDE w:val="0"/>
        <w:spacing w:before="0" w:beforeAutospacing="0" w:after="0" w:afterAutospacing="0"/>
        <w:ind w:firstLine="540"/>
        <w:rPr>
          <w:b/>
          <w:i/>
        </w:rPr>
      </w:pPr>
      <w:r>
        <w:rPr>
          <w:b/>
          <w:i/>
        </w:rPr>
        <w:t>Тема: Общая характеристика предпринимательства и предпринимательской деятельности</w:t>
      </w:r>
    </w:p>
    <w:p w:rsidR="00514311" w:rsidRDefault="00514311" w:rsidP="002141BB">
      <w:pPr>
        <w:pStyle w:val="a3"/>
        <w:widowControl w:val="0"/>
        <w:autoSpaceDE w:val="0"/>
        <w:spacing w:before="0" w:beforeAutospacing="0" w:after="0" w:afterAutospacing="0"/>
      </w:pPr>
      <w:r>
        <w:t>1.Составить таблицу видов предпринимательства, согласно классификации.</w:t>
      </w:r>
    </w:p>
    <w:p w:rsidR="00514311" w:rsidRDefault="00514311" w:rsidP="002141BB">
      <w:pPr>
        <w:pStyle w:val="a3"/>
        <w:widowControl w:val="0"/>
        <w:autoSpaceDE w:val="0"/>
        <w:spacing w:before="0" w:beforeAutospacing="0" w:after="0" w:afterAutospacing="0"/>
      </w:pPr>
      <w:r>
        <w:t>2. Перечислить инновации в сфере предпринимательства, внедренные в период пандемии в различных коммерческих структурах (в торговле, в гостиницах, в строительном бизнесе, в системе общепита и пр.)</w:t>
      </w:r>
    </w:p>
    <w:p w:rsidR="00514311" w:rsidRDefault="00514311" w:rsidP="002141BB">
      <w:pPr>
        <w:pStyle w:val="a3"/>
        <w:widowControl w:val="0"/>
        <w:autoSpaceDE w:val="0"/>
        <w:spacing w:before="0" w:beforeAutospacing="0" w:after="0" w:afterAutospacing="0"/>
      </w:pPr>
      <w:r>
        <w:t xml:space="preserve">3. Составить таблицу (с комментариями) основных нормативных актов в сфере предпринимательства и привести примеры нарушений и последствий их выявления. </w:t>
      </w:r>
    </w:p>
    <w:p w:rsidR="00514311" w:rsidRDefault="00514311" w:rsidP="002141BB">
      <w:pPr>
        <w:pStyle w:val="a3"/>
        <w:widowControl w:val="0"/>
        <w:autoSpaceDE w:val="0"/>
        <w:spacing w:before="0" w:beforeAutospacing="0" w:after="0" w:afterAutospacing="0"/>
      </w:pPr>
    </w:p>
    <w:p w:rsidR="00514311" w:rsidRDefault="00514311" w:rsidP="002141BB">
      <w:pPr>
        <w:pStyle w:val="a3"/>
        <w:widowControl w:val="0"/>
        <w:tabs>
          <w:tab w:val="num" w:pos="0"/>
        </w:tabs>
        <w:autoSpaceDE w:val="0"/>
        <w:spacing w:before="0" w:beforeAutospacing="0" w:after="0" w:afterAutospacing="0"/>
        <w:ind w:firstLine="540"/>
        <w:rPr>
          <w:b/>
        </w:rPr>
      </w:pPr>
      <w:r w:rsidRPr="004157F5">
        <w:rPr>
          <w:b/>
        </w:rPr>
        <w:t>Задание для выполнения сам</w:t>
      </w:r>
      <w:r>
        <w:rPr>
          <w:b/>
        </w:rPr>
        <w:t>остоятельной работы к семинару 2.</w:t>
      </w:r>
    </w:p>
    <w:p w:rsidR="00514311" w:rsidRPr="004157F5" w:rsidRDefault="00514311" w:rsidP="002141BB">
      <w:pPr>
        <w:pStyle w:val="a3"/>
        <w:widowControl w:val="0"/>
        <w:tabs>
          <w:tab w:val="num" w:pos="0"/>
        </w:tabs>
        <w:autoSpaceDE w:val="0"/>
        <w:spacing w:before="0" w:beforeAutospacing="0" w:after="0" w:afterAutospacing="0"/>
        <w:ind w:firstLine="540"/>
        <w:rPr>
          <w:b/>
          <w:i/>
        </w:rPr>
      </w:pPr>
      <w:r w:rsidRPr="004157F5">
        <w:rPr>
          <w:b/>
          <w:i/>
        </w:rPr>
        <w:t>Тема: Субъекты предпринимательской деятельности</w:t>
      </w:r>
    </w:p>
    <w:p w:rsidR="00514311" w:rsidRPr="004157F5" w:rsidRDefault="00514311" w:rsidP="002141BB">
      <w:pPr>
        <w:pStyle w:val="a3"/>
        <w:widowControl w:val="0"/>
        <w:tabs>
          <w:tab w:val="num" w:pos="0"/>
        </w:tabs>
        <w:autoSpaceDE w:val="0"/>
        <w:spacing w:before="0" w:beforeAutospacing="0" w:after="0" w:afterAutospacing="0"/>
        <w:ind w:firstLine="540"/>
        <w:rPr>
          <w:b/>
          <w:i/>
        </w:rPr>
      </w:pPr>
    </w:p>
    <w:p w:rsidR="00514311" w:rsidRDefault="00514311" w:rsidP="002141BB">
      <w:pPr>
        <w:pStyle w:val="a3"/>
        <w:widowControl w:val="0"/>
        <w:autoSpaceDE w:val="0"/>
        <w:spacing w:before="0" w:beforeAutospacing="0" w:after="0" w:afterAutospacing="0"/>
        <w:jc w:val="both"/>
      </w:pPr>
      <w:r>
        <w:t>1.</w:t>
      </w:r>
      <w:r w:rsidRPr="003C166A">
        <w:rPr>
          <w:i/>
        </w:rPr>
        <w:t>Акционерные общества</w:t>
      </w:r>
      <w:r>
        <w:t xml:space="preserve"> – дать понятие АО, первые российские АО, механизм создания, функционирование и управление, ликвидация, Открытые и закрытые ОА – привести примеры действующих АО. </w:t>
      </w:r>
      <w:r w:rsidRPr="00165B7F">
        <w:rPr>
          <w:i/>
        </w:rPr>
        <w:t>Задание</w:t>
      </w:r>
      <w:r>
        <w:t>: на примере любого АО (Карусель, Пятерочка, Аэрофлот или др.) собрать данные и составить диаграммы или таблицы по следующим позициям: вид деятельности, выручка за предыдущий год, структура капитала, лидирующие позиции, инновационные проекты.</w:t>
      </w:r>
    </w:p>
    <w:p w:rsidR="00514311" w:rsidRDefault="00514311" w:rsidP="002141BB">
      <w:pPr>
        <w:pStyle w:val="a3"/>
        <w:widowControl w:val="0"/>
        <w:autoSpaceDE w:val="0"/>
        <w:spacing w:before="0" w:beforeAutospacing="0" w:after="0" w:afterAutospacing="0"/>
        <w:jc w:val="both"/>
      </w:pPr>
    </w:p>
    <w:p w:rsidR="00514311" w:rsidRDefault="00514311" w:rsidP="002141BB">
      <w:pPr>
        <w:pStyle w:val="a3"/>
        <w:widowControl w:val="0"/>
        <w:autoSpaceDE w:val="0"/>
        <w:spacing w:before="0" w:beforeAutospacing="0" w:after="0" w:afterAutospacing="0"/>
        <w:jc w:val="both"/>
      </w:pPr>
      <w:r>
        <w:t xml:space="preserve">2. </w:t>
      </w:r>
      <w:r w:rsidRPr="003C166A">
        <w:rPr>
          <w:i/>
        </w:rPr>
        <w:t>Государственные унитарные муниципальные предприятия</w:t>
      </w:r>
      <w:r>
        <w:t xml:space="preserve"> – подтип коммерческой организации и ее отличительные признаки. Причина их создания, цель деятельности, объект права, режим целевого использования имущества, доходы, хозяйственное ведение и оперативное управление, режим целевого использования имущества. </w:t>
      </w:r>
      <w:r w:rsidRPr="00204241">
        <w:rPr>
          <w:i/>
        </w:rPr>
        <w:t>Задание:</w:t>
      </w:r>
      <w:r>
        <w:t xml:space="preserve"> на примере любого унитарного предприятия (Петербургский Метрополитен, МУП ЖКХ, Почта России или другое) составить диаграмму доходов в динамике за предыдущие три года; составить диаграмму динамики создания унитарных предприятий в РФ на федеральном, региональном и муниципальном уровнях. </w:t>
      </w:r>
    </w:p>
    <w:p w:rsidR="00514311" w:rsidRDefault="00514311" w:rsidP="002141BB">
      <w:pPr>
        <w:pStyle w:val="a3"/>
        <w:widowControl w:val="0"/>
        <w:autoSpaceDE w:val="0"/>
        <w:spacing w:before="0" w:beforeAutospacing="0" w:after="0" w:afterAutospacing="0"/>
        <w:jc w:val="both"/>
        <w:rPr>
          <w:b/>
          <w:i/>
        </w:rPr>
      </w:pPr>
    </w:p>
    <w:p w:rsidR="00514311" w:rsidRPr="00CD6840" w:rsidRDefault="00514311" w:rsidP="00A7304B">
      <w:pPr>
        <w:pStyle w:val="Heading1"/>
        <w:tabs>
          <w:tab w:val="clear" w:pos="432"/>
          <w:tab w:val="num" w:pos="0"/>
          <w:tab w:val="left" w:pos="993"/>
        </w:tabs>
        <w:ind w:left="0" w:firstLine="709"/>
        <w:rPr>
          <w:color w:val="000000"/>
        </w:rPr>
      </w:pPr>
      <w:bookmarkStart w:id="18" w:name="_Toc52458001"/>
      <w:r w:rsidRPr="00CD6840">
        <w:rPr>
          <w:color w:val="000000"/>
        </w:rPr>
        <w:t xml:space="preserve">Перечень дополнительных  источников информации </w:t>
      </w:r>
      <w:bookmarkEnd w:id="18"/>
    </w:p>
    <w:p w:rsidR="00514311" w:rsidRPr="00CD6840" w:rsidRDefault="00514311" w:rsidP="00A7304B">
      <w:pPr>
        <w:pStyle w:val="ListParagraph"/>
        <w:numPr>
          <w:ilvl w:val="0"/>
          <w:numId w:val="30"/>
        </w:numPr>
        <w:tabs>
          <w:tab w:val="num" w:pos="0"/>
          <w:tab w:val="left" w:pos="993"/>
        </w:tabs>
        <w:suppressAutoHyphens w:val="0"/>
        <w:ind w:left="0" w:firstLine="709"/>
        <w:jc w:val="both"/>
        <w:rPr>
          <w:color w:val="000000"/>
        </w:rPr>
      </w:pPr>
      <w:r w:rsidRPr="00CD6840">
        <w:rPr>
          <w:color w:val="000000"/>
        </w:rPr>
        <w:t xml:space="preserve">"Гражданский кодекс Российской Федерации (часть первая)" от 30.11.1994 N 51-ФЗ (ред. от 31.07.2020) [Электронный ресурс] // </w:t>
      </w:r>
      <w:hyperlink r:id="rId24" w:history="1">
        <w:r w:rsidRPr="00CD6840">
          <w:rPr>
            <w:rStyle w:val="Hyperlink"/>
            <w:color w:val="000000"/>
            <w:u w:val="none"/>
          </w:rPr>
          <w:t>http://www.consultant.ru/document/cons_doc_LAW_5142/</w:t>
        </w:r>
      </w:hyperlink>
    </w:p>
    <w:p w:rsidR="00514311" w:rsidRPr="00CD6840" w:rsidRDefault="00514311" w:rsidP="00A7304B">
      <w:pPr>
        <w:pStyle w:val="ListParagraph"/>
        <w:numPr>
          <w:ilvl w:val="0"/>
          <w:numId w:val="30"/>
        </w:numPr>
        <w:tabs>
          <w:tab w:val="num" w:pos="0"/>
          <w:tab w:val="left" w:pos="993"/>
        </w:tabs>
        <w:suppressAutoHyphens w:val="0"/>
        <w:ind w:left="0" w:firstLine="709"/>
        <w:jc w:val="both"/>
        <w:rPr>
          <w:color w:val="000000"/>
        </w:rPr>
      </w:pPr>
      <w:r w:rsidRPr="00CD6840">
        <w:rPr>
          <w:color w:val="000000"/>
        </w:rPr>
        <w:t xml:space="preserve">Федеральный закон от 26.12.1995 N 208-ФЗ (ред. от 31.07.2020) "Об акционерных обществах" [Электронный ресурс] // </w:t>
      </w:r>
      <w:hyperlink r:id="rId25" w:history="1">
        <w:r w:rsidRPr="00CD6840">
          <w:rPr>
            <w:rStyle w:val="Hyperlink"/>
            <w:color w:val="000000"/>
            <w:u w:val="none"/>
          </w:rPr>
          <w:t>http://www.consultant.ru/document/cons_doc_LAW_8743/</w:t>
        </w:r>
      </w:hyperlink>
    </w:p>
    <w:p w:rsidR="00514311" w:rsidRPr="00CD6840" w:rsidRDefault="00514311" w:rsidP="00A7304B">
      <w:pPr>
        <w:pStyle w:val="ListParagraph"/>
        <w:numPr>
          <w:ilvl w:val="0"/>
          <w:numId w:val="30"/>
        </w:numPr>
        <w:tabs>
          <w:tab w:val="num" w:pos="0"/>
          <w:tab w:val="left" w:pos="993"/>
        </w:tabs>
        <w:suppressAutoHyphens w:val="0"/>
        <w:ind w:left="0" w:firstLine="709"/>
        <w:jc w:val="both"/>
        <w:rPr>
          <w:color w:val="000000"/>
        </w:rPr>
      </w:pPr>
      <w:r w:rsidRPr="00CD6840">
        <w:rPr>
          <w:color w:val="000000"/>
        </w:rPr>
        <w:t>Алексеев, Г. В. Акционерное общество в условиях обновленного законодательства / Г.В. Алексеев, А.С. Семенов. - М.: Едиториал УРСС, 2019. С. 138-151</w:t>
      </w:r>
    </w:p>
    <w:p w:rsidR="00514311" w:rsidRPr="00CD6840" w:rsidRDefault="00514311" w:rsidP="00A7304B">
      <w:pPr>
        <w:pStyle w:val="ListParagraph"/>
        <w:numPr>
          <w:ilvl w:val="0"/>
          <w:numId w:val="30"/>
        </w:numPr>
        <w:tabs>
          <w:tab w:val="num" w:pos="0"/>
          <w:tab w:val="left" w:pos="993"/>
        </w:tabs>
        <w:suppressAutoHyphens w:val="0"/>
        <w:ind w:left="0" w:firstLine="709"/>
        <w:jc w:val="both"/>
        <w:rPr>
          <w:color w:val="000000"/>
        </w:rPr>
      </w:pPr>
      <w:r w:rsidRPr="00CD6840">
        <w:rPr>
          <w:color w:val="000000"/>
        </w:rPr>
        <w:t>Ионцев, М. Г. Акционерные общества / М.Г. Ионцев. - М.: Ось-89, 2018. С. 227-245</w:t>
      </w:r>
    </w:p>
    <w:p w:rsidR="00514311" w:rsidRPr="00CD6840" w:rsidRDefault="00514311" w:rsidP="00A7304B">
      <w:pPr>
        <w:pStyle w:val="ListParagraph"/>
        <w:numPr>
          <w:ilvl w:val="0"/>
          <w:numId w:val="30"/>
        </w:numPr>
        <w:tabs>
          <w:tab w:val="num" w:pos="0"/>
          <w:tab w:val="left" w:pos="993"/>
        </w:tabs>
        <w:suppressAutoHyphens w:val="0"/>
        <w:ind w:left="0" w:firstLine="709"/>
        <w:jc w:val="both"/>
        <w:rPr>
          <w:color w:val="000000"/>
        </w:rPr>
      </w:pPr>
      <w:r w:rsidRPr="00CD6840">
        <w:rPr>
          <w:color w:val="000000"/>
        </w:rPr>
        <w:t>Касьянова, Г. Ю. Акционерные общества / Г.Ю. Касьянова. - М.: АБАК, 2016. С. 67-73</w:t>
      </w:r>
    </w:p>
    <w:p w:rsidR="00514311" w:rsidRPr="00CD6840" w:rsidRDefault="00514311" w:rsidP="00A7304B">
      <w:pPr>
        <w:pStyle w:val="ListParagraph"/>
        <w:numPr>
          <w:ilvl w:val="0"/>
          <w:numId w:val="30"/>
        </w:numPr>
        <w:tabs>
          <w:tab w:val="num" w:pos="0"/>
          <w:tab w:val="left" w:pos="993"/>
        </w:tabs>
        <w:suppressAutoHyphens w:val="0"/>
        <w:ind w:left="0" w:firstLine="709"/>
        <w:jc w:val="both"/>
        <w:rPr>
          <w:rStyle w:val="Hyperlink"/>
          <w:color w:val="000000"/>
          <w:u w:val="none"/>
        </w:rPr>
      </w:pPr>
      <w:r w:rsidRPr="00CD6840">
        <w:rPr>
          <w:color w:val="000000"/>
        </w:rPr>
        <w:t xml:space="preserve">Федеральная служба государственной статистики [Электронный ресурс]. – Режим доступа: </w:t>
      </w:r>
      <w:hyperlink r:id="rId26" w:history="1">
        <w:r w:rsidRPr="00CD6840">
          <w:rPr>
            <w:rStyle w:val="Hyperlink"/>
            <w:color w:val="000000"/>
            <w:u w:val="none"/>
          </w:rPr>
          <w:t>http://www.gks.ru/</w:t>
        </w:r>
      </w:hyperlink>
    </w:p>
    <w:p w:rsidR="00514311" w:rsidRPr="00CD6840" w:rsidRDefault="00514311" w:rsidP="00A7304B">
      <w:pPr>
        <w:pStyle w:val="ListParagraph"/>
        <w:numPr>
          <w:ilvl w:val="0"/>
          <w:numId w:val="30"/>
        </w:numPr>
        <w:tabs>
          <w:tab w:val="num" w:pos="0"/>
          <w:tab w:val="left" w:pos="993"/>
        </w:tabs>
        <w:ind w:left="0" w:firstLine="709"/>
        <w:jc w:val="both"/>
        <w:rPr>
          <w:color w:val="000000"/>
        </w:rPr>
      </w:pPr>
      <w:r w:rsidRPr="00CD6840">
        <w:rPr>
          <w:color w:val="000000"/>
          <w:lang w:val="en-US"/>
        </w:rPr>
        <w:t>https</w:t>
      </w:r>
      <w:r w:rsidRPr="00CD6840">
        <w:rPr>
          <w:color w:val="000000"/>
        </w:rPr>
        <w:t>://</w:t>
      </w:r>
      <w:r w:rsidRPr="00CD6840">
        <w:rPr>
          <w:color w:val="000000"/>
          <w:lang w:val="en-US"/>
        </w:rPr>
        <w:t>www</w:t>
      </w:r>
      <w:r w:rsidRPr="00CD6840">
        <w:rPr>
          <w:color w:val="000000"/>
        </w:rPr>
        <w:t>.</w:t>
      </w:r>
      <w:r w:rsidRPr="00CD6840">
        <w:rPr>
          <w:color w:val="000000"/>
          <w:lang w:val="en-US"/>
        </w:rPr>
        <w:t>gup</w:t>
      </w:r>
      <w:r w:rsidRPr="00CD6840">
        <w:rPr>
          <w:color w:val="000000"/>
        </w:rPr>
        <w:t>.</w:t>
      </w:r>
      <w:r w:rsidRPr="00CD6840">
        <w:rPr>
          <w:color w:val="000000"/>
          <w:lang w:val="en-US"/>
        </w:rPr>
        <w:t>ru</w:t>
      </w:r>
      <w:r w:rsidRPr="00CD6840">
        <w:rPr>
          <w:color w:val="000000"/>
        </w:rPr>
        <w:t>/</w:t>
      </w:r>
      <w:r w:rsidRPr="00CD6840">
        <w:rPr>
          <w:color w:val="000000"/>
          <w:lang w:val="en-US"/>
        </w:rPr>
        <w:t>newumk</w:t>
      </w:r>
      <w:r w:rsidRPr="00CD6840">
        <w:rPr>
          <w:color w:val="000000"/>
        </w:rPr>
        <w:t>/</w:t>
      </w:r>
      <w:r w:rsidRPr="00CD6840">
        <w:rPr>
          <w:color w:val="000000"/>
          <w:lang w:val="en-US"/>
        </w:rPr>
        <w:t>manuals</w:t>
      </w:r>
      <w:r w:rsidRPr="00CD6840">
        <w:rPr>
          <w:color w:val="000000"/>
        </w:rPr>
        <w:t>/</w:t>
      </w:r>
      <w:r w:rsidRPr="00CD6840">
        <w:rPr>
          <w:color w:val="000000"/>
          <w:lang w:val="en-US"/>
        </w:rPr>
        <w:t>EFHome</w:t>
      </w:r>
      <w:r w:rsidRPr="00CD6840">
        <w:rPr>
          <w:color w:val="000000"/>
        </w:rPr>
        <w:t>/</w:t>
      </w:r>
      <w:r w:rsidRPr="00CD6840">
        <w:rPr>
          <w:color w:val="000000"/>
          <w:lang w:val="en-US"/>
        </w:rPr>
        <w:t>CompDept</w:t>
      </w:r>
      <w:r w:rsidRPr="00CD6840">
        <w:rPr>
          <w:color w:val="000000"/>
        </w:rPr>
        <w:t>/</w:t>
      </w:r>
      <w:r w:rsidRPr="00CD6840">
        <w:rPr>
          <w:color w:val="000000"/>
          <w:lang w:val="en-US"/>
        </w:rPr>
        <w:t>sait</w:t>
      </w:r>
      <w:r w:rsidRPr="00CD6840">
        <w:rPr>
          <w:color w:val="000000"/>
        </w:rPr>
        <w:t>/</w:t>
      </w:r>
      <w:r w:rsidRPr="00CD6840">
        <w:rPr>
          <w:color w:val="000000"/>
          <w:lang w:val="en-US"/>
        </w:rPr>
        <w:t>metod</w:t>
      </w:r>
      <w:r w:rsidRPr="00CD6840">
        <w:rPr>
          <w:color w:val="000000"/>
        </w:rPr>
        <w:t>1.</w:t>
      </w:r>
      <w:r w:rsidRPr="00CD6840">
        <w:rPr>
          <w:color w:val="000000"/>
          <w:lang w:val="en-US"/>
        </w:rPr>
        <w:t>html</w:t>
      </w:r>
    </w:p>
    <w:p w:rsidR="00514311" w:rsidRPr="00CD6840" w:rsidRDefault="00514311" w:rsidP="00A7304B">
      <w:pPr>
        <w:pStyle w:val="ListParagraph"/>
        <w:numPr>
          <w:ilvl w:val="0"/>
          <w:numId w:val="30"/>
        </w:numPr>
        <w:tabs>
          <w:tab w:val="num" w:pos="0"/>
          <w:tab w:val="left" w:pos="993"/>
        </w:tabs>
        <w:ind w:left="0" w:firstLine="709"/>
        <w:jc w:val="both"/>
        <w:rPr>
          <w:color w:val="000000"/>
        </w:rPr>
      </w:pPr>
      <w:r w:rsidRPr="00CD6840">
        <w:rPr>
          <w:color w:val="000000"/>
          <w:lang w:val="en-US"/>
        </w:rPr>
        <w:t>http://www.consultant.ru/</w:t>
      </w:r>
    </w:p>
    <w:p w:rsidR="00514311" w:rsidRPr="00CD6840" w:rsidRDefault="00514311" w:rsidP="00A7304B">
      <w:pPr>
        <w:pStyle w:val="ListParagraph"/>
        <w:numPr>
          <w:ilvl w:val="0"/>
          <w:numId w:val="30"/>
        </w:numPr>
        <w:tabs>
          <w:tab w:val="num" w:pos="0"/>
          <w:tab w:val="left" w:pos="993"/>
        </w:tabs>
        <w:ind w:left="0" w:firstLine="709"/>
        <w:jc w:val="both"/>
        <w:rPr>
          <w:color w:val="000000"/>
        </w:rPr>
      </w:pPr>
      <w:r w:rsidRPr="00CD6840">
        <w:rPr>
          <w:color w:val="000000"/>
          <w:lang w:val="en-US"/>
        </w:rPr>
        <w:t>https</w:t>
      </w:r>
      <w:r w:rsidRPr="00CD6840">
        <w:rPr>
          <w:color w:val="000000"/>
        </w:rPr>
        <w:t>://</w:t>
      </w:r>
      <w:r w:rsidRPr="00CD6840">
        <w:rPr>
          <w:color w:val="000000"/>
          <w:lang w:val="en-US"/>
        </w:rPr>
        <w:t>www</w:t>
      </w:r>
      <w:r w:rsidRPr="00CD6840">
        <w:rPr>
          <w:color w:val="000000"/>
        </w:rPr>
        <w:t>.</w:t>
      </w:r>
      <w:r w:rsidRPr="00CD6840">
        <w:rPr>
          <w:color w:val="000000"/>
          <w:lang w:val="en-US"/>
        </w:rPr>
        <w:t>samregion</w:t>
      </w:r>
      <w:r w:rsidRPr="00CD6840">
        <w:rPr>
          <w:color w:val="000000"/>
        </w:rPr>
        <w:t>.</w:t>
      </w:r>
      <w:r w:rsidRPr="00CD6840">
        <w:rPr>
          <w:color w:val="000000"/>
          <w:lang w:val="en-US"/>
        </w:rPr>
        <w:t>ru</w:t>
      </w:r>
      <w:r w:rsidRPr="00CD6840">
        <w:rPr>
          <w:color w:val="000000"/>
        </w:rPr>
        <w:t>/</w:t>
      </w:r>
      <w:r w:rsidRPr="00CD6840">
        <w:rPr>
          <w:color w:val="000000"/>
          <w:lang w:val="en-US"/>
        </w:rPr>
        <w:t>uncategorized</w:t>
      </w:r>
      <w:r w:rsidRPr="00CD6840">
        <w:rPr>
          <w:color w:val="000000"/>
        </w:rPr>
        <w:t>/</w:t>
      </w:r>
      <w:r w:rsidRPr="00CD6840">
        <w:rPr>
          <w:color w:val="000000"/>
          <w:lang w:val="en-US"/>
        </w:rPr>
        <w:t>perechen</w:t>
      </w:r>
      <w:r w:rsidRPr="00CD6840">
        <w:rPr>
          <w:color w:val="000000"/>
        </w:rPr>
        <w:t>-</w:t>
      </w:r>
      <w:r w:rsidRPr="00CD6840">
        <w:rPr>
          <w:color w:val="000000"/>
          <w:lang w:val="en-US"/>
        </w:rPr>
        <w:t>gosudarstvennyh</w:t>
      </w:r>
      <w:r w:rsidRPr="00CD6840">
        <w:rPr>
          <w:color w:val="000000"/>
        </w:rPr>
        <w:t>-</w:t>
      </w:r>
      <w:r w:rsidRPr="00CD6840">
        <w:rPr>
          <w:color w:val="000000"/>
          <w:lang w:val="en-US"/>
        </w:rPr>
        <w:t>unitarnyh</w:t>
      </w:r>
      <w:r w:rsidRPr="00CD6840">
        <w:rPr>
          <w:color w:val="000000"/>
        </w:rPr>
        <w:t>-</w:t>
      </w:r>
      <w:r w:rsidRPr="00CD6840">
        <w:rPr>
          <w:color w:val="000000"/>
          <w:lang w:val="en-US"/>
        </w:rPr>
        <w:t>kazennyh</w:t>
      </w:r>
      <w:r w:rsidRPr="00CD6840">
        <w:rPr>
          <w:color w:val="000000"/>
        </w:rPr>
        <w:t>-</w:t>
      </w:r>
      <w:r w:rsidRPr="00CD6840">
        <w:rPr>
          <w:color w:val="000000"/>
          <w:lang w:val="en-US"/>
        </w:rPr>
        <w:t>predpriyatij</w:t>
      </w:r>
      <w:r w:rsidRPr="00CD6840">
        <w:rPr>
          <w:color w:val="000000"/>
        </w:rPr>
        <w:t>-</w:t>
      </w:r>
      <w:r w:rsidRPr="00CD6840">
        <w:rPr>
          <w:color w:val="000000"/>
          <w:lang w:val="en-US"/>
        </w:rPr>
        <w:t>samarskoj</w:t>
      </w:r>
      <w:r w:rsidRPr="00CD6840">
        <w:rPr>
          <w:color w:val="000000"/>
        </w:rPr>
        <w:t>-</w:t>
      </w:r>
      <w:r w:rsidRPr="00CD6840">
        <w:rPr>
          <w:color w:val="000000"/>
          <w:lang w:val="en-US"/>
        </w:rPr>
        <w:t>oblasti</w:t>
      </w:r>
      <w:r w:rsidRPr="00CD6840">
        <w:rPr>
          <w:color w:val="000000"/>
        </w:rPr>
        <w:t>/</w:t>
      </w:r>
    </w:p>
    <w:p w:rsidR="00514311" w:rsidRPr="00CD6840" w:rsidRDefault="00514311" w:rsidP="00A7304B">
      <w:pPr>
        <w:pStyle w:val="ListParagraph"/>
        <w:numPr>
          <w:ilvl w:val="0"/>
          <w:numId w:val="30"/>
        </w:numPr>
        <w:tabs>
          <w:tab w:val="num" w:pos="0"/>
          <w:tab w:val="left" w:pos="993"/>
        </w:tabs>
        <w:ind w:left="0" w:firstLine="709"/>
        <w:jc w:val="both"/>
        <w:rPr>
          <w:color w:val="000000"/>
        </w:rPr>
      </w:pPr>
      <w:r w:rsidRPr="00CD6840">
        <w:rPr>
          <w:color w:val="000000"/>
          <w:lang w:val="en-US"/>
        </w:rPr>
        <w:t>http</w:t>
      </w:r>
      <w:r w:rsidRPr="00CD6840">
        <w:rPr>
          <w:color w:val="000000"/>
        </w:rPr>
        <w:t>://</w:t>
      </w:r>
      <w:r w:rsidRPr="00CD6840">
        <w:rPr>
          <w:color w:val="000000"/>
          <w:lang w:val="en-US"/>
        </w:rPr>
        <w:t>base</w:t>
      </w:r>
      <w:r w:rsidRPr="00CD6840">
        <w:rPr>
          <w:color w:val="000000"/>
        </w:rPr>
        <w:t>.</w:t>
      </w:r>
      <w:r w:rsidRPr="00CD6840">
        <w:rPr>
          <w:color w:val="000000"/>
          <w:lang w:val="en-US"/>
        </w:rPr>
        <w:t>garant</w:t>
      </w:r>
      <w:r w:rsidRPr="00CD6840">
        <w:rPr>
          <w:color w:val="000000"/>
        </w:rPr>
        <w:t>.</w:t>
      </w:r>
      <w:r w:rsidRPr="00CD6840">
        <w:rPr>
          <w:color w:val="000000"/>
          <w:lang w:val="en-US"/>
        </w:rPr>
        <w:t>ru</w:t>
      </w:r>
      <w:r w:rsidRPr="00CD6840">
        <w:rPr>
          <w:color w:val="000000"/>
        </w:rPr>
        <w:t>/71127782/43</w:t>
      </w:r>
      <w:r w:rsidRPr="00CD6840">
        <w:rPr>
          <w:color w:val="000000"/>
          <w:lang w:val="en-US"/>
        </w:rPr>
        <w:t>c</w:t>
      </w:r>
      <w:r w:rsidRPr="00CD6840">
        <w:rPr>
          <w:color w:val="000000"/>
        </w:rPr>
        <w:t>951</w:t>
      </w:r>
      <w:r w:rsidRPr="00CD6840">
        <w:rPr>
          <w:color w:val="000000"/>
          <w:lang w:val="en-US"/>
        </w:rPr>
        <w:t>d</w:t>
      </w:r>
      <w:r w:rsidRPr="00CD6840">
        <w:rPr>
          <w:color w:val="000000"/>
        </w:rPr>
        <w:t>8803</w:t>
      </w:r>
      <w:r w:rsidRPr="00CD6840">
        <w:rPr>
          <w:color w:val="000000"/>
          <w:lang w:val="en-US"/>
        </w:rPr>
        <w:t>e</w:t>
      </w:r>
      <w:r w:rsidRPr="00CD6840">
        <w:rPr>
          <w:color w:val="000000"/>
        </w:rPr>
        <w:t>4</w:t>
      </w:r>
      <w:r w:rsidRPr="00CD6840">
        <w:rPr>
          <w:color w:val="000000"/>
          <w:lang w:val="en-US"/>
        </w:rPr>
        <w:t>d</w:t>
      </w:r>
      <w:r w:rsidRPr="00CD6840">
        <w:rPr>
          <w:color w:val="000000"/>
        </w:rPr>
        <w:t>3</w:t>
      </w:r>
      <w:r w:rsidRPr="00CD6840">
        <w:rPr>
          <w:color w:val="000000"/>
          <w:lang w:val="en-US"/>
        </w:rPr>
        <w:t>c</w:t>
      </w:r>
      <w:r w:rsidRPr="00CD6840">
        <w:rPr>
          <w:color w:val="000000"/>
        </w:rPr>
        <w:t>0</w:t>
      </w:r>
      <w:r w:rsidRPr="00CD6840">
        <w:rPr>
          <w:color w:val="000000"/>
          <w:lang w:val="en-US"/>
        </w:rPr>
        <w:t>a</w:t>
      </w:r>
      <w:r w:rsidRPr="00CD6840">
        <w:rPr>
          <w:color w:val="000000"/>
        </w:rPr>
        <w:t>4</w:t>
      </w:r>
      <w:r w:rsidRPr="00CD6840">
        <w:rPr>
          <w:color w:val="000000"/>
          <w:lang w:val="en-US"/>
        </w:rPr>
        <w:t>d</w:t>
      </w:r>
      <w:r w:rsidRPr="00CD6840">
        <w:rPr>
          <w:color w:val="000000"/>
        </w:rPr>
        <w:t>98</w:t>
      </w:r>
      <w:r w:rsidRPr="00CD6840">
        <w:rPr>
          <w:color w:val="000000"/>
          <w:lang w:val="en-US"/>
        </w:rPr>
        <w:t>e</w:t>
      </w:r>
      <w:r w:rsidRPr="00CD6840">
        <w:rPr>
          <w:color w:val="000000"/>
        </w:rPr>
        <w:t>76</w:t>
      </w:r>
      <w:r w:rsidRPr="00CD6840">
        <w:rPr>
          <w:color w:val="000000"/>
          <w:lang w:val="en-US"/>
        </w:rPr>
        <w:t>e</w:t>
      </w:r>
      <w:r w:rsidRPr="00CD6840">
        <w:rPr>
          <w:color w:val="000000"/>
        </w:rPr>
        <w:t>8</w:t>
      </w:r>
      <w:r w:rsidRPr="00CD6840">
        <w:rPr>
          <w:color w:val="000000"/>
          <w:lang w:val="en-US"/>
        </w:rPr>
        <w:t>fcc</w:t>
      </w:r>
      <w:r w:rsidRPr="00CD6840">
        <w:rPr>
          <w:color w:val="000000"/>
        </w:rPr>
        <w:t>55/</w:t>
      </w:r>
    </w:p>
    <w:p w:rsidR="00514311" w:rsidRPr="00CD6840" w:rsidRDefault="00514311" w:rsidP="00A7304B">
      <w:pPr>
        <w:pStyle w:val="ListParagraph"/>
        <w:numPr>
          <w:ilvl w:val="0"/>
          <w:numId w:val="30"/>
        </w:numPr>
        <w:tabs>
          <w:tab w:val="num" w:pos="0"/>
          <w:tab w:val="left" w:pos="993"/>
        </w:tabs>
        <w:ind w:left="0" w:firstLine="709"/>
        <w:jc w:val="both"/>
        <w:rPr>
          <w:color w:val="000000"/>
        </w:rPr>
      </w:pPr>
      <w:r w:rsidRPr="00CD6840">
        <w:rPr>
          <w:color w:val="000000"/>
          <w:lang w:val="en-US"/>
        </w:rPr>
        <w:t>https</w:t>
      </w:r>
      <w:r w:rsidRPr="00CD6840">
        <w:rPr>
          <w:color w:val="000000"/>
        </w:rPr>
        <w:t>://</w:t>
      </w:r>
      <w:r w:rsidRPr="00CD6840">
        <w:rPr>
          <w:color w:val="000000"/>
          <w:lang w:val="en-US"/>
        </w:rPr>
        <w:t>www</w:t>
      </w:r>
      <w:r w:rsidRPr="00CD6840">
        <w:rPr>
          <w:color w:val="000000"/>
        </w:rPr>
        <w:t>.</w:t>
      </w:r>
      <w:r w:rsidRPr="00CD6840">
        <w:rPr>
          <w:color w:val="000000"/>
          <w:lang w:val="en-US"/>
        </w:rPr>
        <w:t>audit</w:t>
      </w:r>
      <w:r w:rsidRPr="00CD6840">
        <w:rPr>
          <w:color w:val="000000"/>
        </w:rPr>
        <w:t>-</w:t>
      </w:r>
      <w:r w:rsidRPr="00CD6840">
        <w:rPr>
          <w:color w:val="000000"/>
          <w:lang w:val="en-US"/>
        </w:rPr>
        <w:t>it</w:t>
      </w:r>
      <w:r w:rsidRPr="00CD6840">
        <w:rPr>
          <w:color w:val="000000"/>
        </w:rPr>
        <w:t>.</w:t>
      </w:r>
      <w:r w:rsidRPr="00CD6840">
        <w:rPr>
          <w:color w:val="000000"/>
          <w:lang w:val="en-US"/>
        </w:rPr>
        <w:t>ru</w:t>
      </w:r>
      <w:r w:rsidRPr="00CD6840">
        <w:rPr>
          <w:color w:val="000000"/>
        </w:rPr>
        <w:t>/</w:t>
      </w:r>
      <w:r w:rsidRPr="00CD6840">
        <w:rPr>
          <w:color w:val="000000"/>
          <w:lang w:val="en-US"/>
        </w:rPr>
        <w:t>terms</w:t>
      </w:r>
      <w:r w:rsidRPr="00CD6840">
        <w:rPr>
          <w:color w:val="000000"/>
        </w:rPr>
        <w:t>/</w:t>
      </w:r>
      <w:r w:rsidRPr="00CD6840">
        <w:rPr>
          <w:color w:val="000000"/>
          <w:lang w:val="en-US"/>
        </w:rPr>
        <w:t>agreements</w:t>
      </w:r>
      <w:r w:rsidRPr="00CD6840">
        <w:rPr>
          <w:color w:val="000000"/>
        </w:rPr>
        <w:t>/</w:t>
      </w:r>
      <w:r w:rsidRPr="00CD6840">
        <w:rPr>
          <w:color w:val="000000"/>
          <w:lang w:val="en-US"/>
        </w:rPr>
        <w:t>gup</w:t>
      </w:r>
      <w:r w:rsidRPr="00CD6840">
        <w:rPr>
          <w:color w:val="000000"/>
        </w:rPr>
        <w:t>.</w:t>
      </w:r>
      <w:r w:rsidRPr="00CD6840">
        <w:rPr>
          <w:color w:val="000000"/>
          <w:lang w:val="en-US"/>
        </w:rPr>
        <w:t>html</w:t>
      </w:r>
    </w:p>
    <w:p w:rsidR="00514311" w:rsidRPr="00CD6840" w:rsidRDefault="00514311" w:rsidP="00A7304B">
      <w:pPr>
        <w:pStyle w:val="ListParagraph"/>
        <w:numPr>
          <w:ilvl w:val="0"/>
          <w:numId w:val="30"/>
        </w:numPr>
        <w:tabs>
          <w:tab w:val="num" w:pos="0"/>
          <w:tab w:val="left" w:pos="993"/>
        </w:tabs>
        <w:ind w:left="0" w:firstLine="709"/>
        <w:jc w:val="both"/>
        <w:rPr>
          <w:color w:val="000000"/>
        </w:rPr>
      </w:pPr>
      <w:hyperlink r:id="rId27" w:history="1">
        <w:r w:rsidRPr="00CD6840">
          <w:rPr>
            <w:rStyle w:val="Hyperlink"/>
            <w:color w:val="000000"/>
            <w:u w:val="none"/>
            <w:lang w:val="en-US"/>
          </w:rPr>
          <w:t>https</w:t>
        </w:r>
        <w:r w:rsidRPr="00CD6840">
          <w:rPr>
            <w:rStyle w:val="Hyperlink"/>
            <w:color w:val="000000"/>
            <w:u w:val="none"/>
          </w:rPr>
          <w:t>://63.</w:t>
        </w:r>
        <w:r w:rsidRPr="00CD6840">
          <w:rPr>
            <w:rStyle w:val="Hyperlink"/>
            <w:color w:val="000000"/>
            <w:u w:val="none"/>
            <w:lang w:val="en-US"/>
          </w:rPr>
          <w:t>fair</w:t>
        </w:r>
        <w:r w:rsidRPr="00CD6840">
          <w:rPr>
            <w:rStyle w:val="Hyperlink"/>
            <w:color w:val="000000"/>
            <w:u w:val="none"/>
          </w:rPr>
          <w:t>.</w:t>
        </w:r>
        <w:r w:rsidRPr="00CD6840">
          <w:rPr>
            <w:rStyle w:val="Hyperlink"/>
            <w:color w:val="000000"/>
            <w:u w:val="none"/>
            <w:lang w:val="en-US"/>
          </w:rPr>
          <w:t>ru</w:t>
        </w:r>
        <w:r w:rsidRPr="00CD6840">
          <w:rPr>
            <w:rStyle w:val="Hyperlink"/>
            <w:color w:val="000000"/>
            <w:u w:val="none"/>
          </w:rPr>
          <w:t>/</w:t>
        </w:r>
        <w:r w:rsidRPr="00CD6840">
          <w:rPr>
            <w:rStyle w:val="Hyperlink"/>
            <w:color w:val="000000"/>
            <w:u w:val="none"/>
            <w:lang w:val="en-US"/>
          </w:rPr>
          <w:t>latest</w:t>
        </w:r>
        <w:r w:rsidRPr="00CD6840">
          <w:rPr>
            <w:rStyle w:val="Hyperlink"/>
            <w:color w:val="000000"/>
            <w:u w:val="none"/>
          </w:rPr>
          <w:t>/</w:t>
        </w:r>
        <w:r w:rsidRPr="00CD6840">
          <w:rPr>
            <w:rStyle w:val="Hyperlink"/>
            <w:color w:val="000000"/>
            <w:u w:val="none"/>
            <w:lang w:val="en-US"/>
          </w:rPr>
          <w:t>mup</w:t>
        </w:r>
        <w:r w:rsidRPr="00CD6840">
          <w:rPr>
            <w:rStyle w:val="Hyperlink"/>
            <w:color w:val="000000"/>
            <w:u w:val="none"/>
          </w:rPr>
          <w:t>/</w:t>
        </w:r>
      </w:hyperlink>
    </w:p>
    <w:p w:rsidR="00514311" w:rsidRPr="00CD6840" w:rsidRDefault="00514311" w:rsidP="00A7304B">
      <w:pPr>
        <w:pStyle w:val="ListParagraph"/>
        <w:tabs>
          <w:tab w:val="num" w:pos="0"/>
          <w:tab w:val="left" w:pos="993"/>
        </w:tabs>
        <w:ind w:left="0" w:firstLine="709"/>
        <w:jc w:val="both"/>
        <w:rPr>
          <w:color w:val="000000"/>
        </w:rPr>
      </w:pPr>
    </w:p>
    <w:p w:rsidR="00514311" w:rsidRPr="00CD6840" w:rsidRDefault="00514311" w:rsidP="00A7304B">
      <w:pPr>
        <w:pStyle w:val="a3"/>
        <w:widowControl w:val="0"/>
        <w:tabs>
          <w:tab w:val="num" w:pos="0"/>
          <w:tab w:val="left" w:pos="993"/>
        </w:tabs>
        <w:autoSpaceDE w:val="0"/>
        <w:spacing w:before="0" w:beforeAutospacing="0" w:after="0" w:afterAutospacing="0"/>
        <w:ind w:firstLine="709"/>
        <w:rPr>
          <w:b/>
          <w:color w:val="000000"/>
        </w:rPr>
      </w:pPr>
      <w:r w:rsidRPr="00CD6840">
        <w:rPr>
          <w:b/>
          <w:color w:val="000000"/>
        </w:rPr>
        <w:t>Задание для выполнения самостоятельной работы к семинару 3.</w:t>
      </w:r>
    </w:p>
    <w:p w:rsidR="00514311" w:rsidRPr="00CD6840" w:rsidRDefault="00514311" w:rsidP="00A7304B">
      <w:pPr>
        <w:pStyle w:val="a3"/>
        <w:widowControl w:val="0"/>
        <w:tabs>
          <w:tab w:val="num" w:pos="0"/>
          <w:tab w:val="left" w:pos="993"/>
        </w:tabs>
        <w:autoSpaceDE w:val="0"/>
        <w:spacing w:before="0" w:beforeAutospacing="0" w:after="0" w:afterAutospacing="0"/>
        <w:ind w:firstLine="709"/>
        <w:rPr>
          <w:b/>
          <w:i/>
          <w:color w:val="000000"/>
        </w:rPr>
      </w:pPr>
      <w:r w:rsidRPr="00CD6840">
        <w:rPr>
          <w:b/>
          <w:i/>
          <w:color w:val="000000"/>
        </w:rPr>
        <w:t>Тема: Малое и среднее предпринимательство в России</w:t>
      </w:r>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r w:rsidRPr="00CD6840">
        <w:rPr>
          <w:color w:val="000000"/>
        </w:rPr>
        <w:t xml:space="preserve">1.Лизинг как вид инвестиционной деятельности. Дать классификацию лизинга, выявить преимущества и недостатки. </w:t>
      </w:r>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r w:rsidRPr="00CD6840">
        <w:rPr>
          <w:i/>
          <w:color w:val="000000"/>
        </w:rPr>
        <w:t>Задание:</w:t>
      </w:r>
      <w:r w:rsidRPr="00CD6840">
        <w:rPr>
          <w:color w:val="000000"/>
        </w:rPr>
        <w:t xml:space="preserve"> показать на примере лизинговые сделки и дать схемы реализации лизинговых поставок. Можно рассмотреть лизинг по формам сделок – каршеринг (операционный лизинг) - это компания «Делимобиль» СПб, «Яндекс», «Европлан» или другие.</w:t>
      </w:r>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r w:rsidRPr="00CD6840">
        <w:rPr>
          <w:color w:val="000000"/>
        </w:rPr>
        <w:t xml:space="preserve">2. Франчайзинг как отдельный вид коммерческой деятельности или как вариант формирования бизнеса. Рассмотреть товарный, производственный, сервисный и деловой франчайзинг и привести примеры компаний, работающих по франчайзингу в РФ в каждом указанном сегменте. Привести примеры наиболее популярных брендов и компаний, работающих в РФ по франчайзингу (например, «Метизы», «Магнит», «Чайникофф», </w:t>
      </w:r>
      <w:r w:rsidRPr="00CD6840">
        <w:rPr>
          <w:color w:val="000000"/>
          <w:lang w:val="en-US"/>
        </w:rPr>
        <w:t>FixPrice</w:t>
      </w:r>
      <w:r w:rsidRPr="00CD6840">
        <w:rPr>
          <w:color w:val="000000"/>
        </w:rPr>
        <w:t>,  «Годограф», «Сема»или другие).</w:t>
      </w:r>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r w:rsidRPr="00CD6840">
        <w:rPr>
          <w:i/>
          <w:color w:val="000000"/>
        </w:rPr>
        <w:t xml:space="preserve">Задание: </w:t>
      </w:r>
      <w:r w:rsidRPr="00CD6840">
        <w:rPr>
          <w:color w:val="000000"/>
        </w:rPr>
        <w:t xml:space="preserve">составить таблицу самых успешных франшиз в истории кино и указать самую кассовую франшизу в мире. Составить таблицу самых дорогих франшиз в рейтинге РБК, с указанием торговой марки, количества контрактов, сферы деятельности, размеров инвестиций (тыс.руб.) и указать самые дешевые франшизы с анализом указанных позиций. Ответить на вопрос: что такое роялти и его размеры в РФ. Сделать таблицу «Оценка количества франшиз в РФ с 1995года по настоящее время» </w:t>
      </w:r>
    </w:p>
    <w:p w:rsidR="00514311" w:rsidRPr="00CD6840" w:rsidRDefault="00514311" w:rsidP="00A7304B">
      <w:pPr>
        <w:pStyle w:val="Heading1"/>
        <w:tabs>
          <w:tab w:val="clear" w:pos="432"/>
          <w:tab w:val="num" w:pos="0"/>
          <w:tab w:val="left" w:pos="993"/>
        </w:tabs>
        <w:ind w:left="0" w:firstLine="709"/>
        <w:rPr>
          <w:color w:val="000000"/>
        </w:rPr>
      </w:pPr>
    </w:p>
    <w:p w:rsidR="00514311" w:rsidRPr="00CD6840" w:rsidRDefault="00514311" w:rsidP="00A7304B">
      <w:pPr>
        <w:pStyle w:val="Heading1"/>
        <w:tabs>
          <w:tab w:val="clear" w:pos="432"/>
          <w:tab w:val="num" w:pos="0"/>
          <w:tab w:val="left" w:pos="993"/>
        </w:tabs>
        <w:ind w:left="0" w:firstLine="709"/>
        <w:rPr>
          <w:color w:val="000000"/>
        </w:rPr>
      </w:pPr>
      <w:r w:rsidRPr="00CD6840">
        <w:rPr>
          <w:color w:val="000000"/>
        </w:rPr>
        <w:t xml:space="preserve">Перечень дополнительных источников информации </w:t>
      </w:r>
    </w:p>
    <w:p w:rsidR="00514311" w:rsidRPr="00CD6840" w:rsidRDefault="00514311" w:rsidP="00A7304B">
      <w:pPr>
        <w:pStyle w:val="ListParagraph"/>
        <w:numPr>
          <w:ilvl w:val="0"/>
          <w:numId w:val="7"/>
        </w:numPr>
        <w:tabs>
          <w:tab w:val="num" w:pos="0"/>
          <w:tab w:val="left" w:pos="993"/>
        </w:tabs>
        <w:suppressAutoHyphens w:val="0"/>
        <w:autoSpaceDN w:val="0"/>
        <w:ind w:left="0" w:firstLine="709"/>
        <w:jc w:val="both"/>
        <w:rPr>
          <w:color w:val="000000"/>
        </w:rPr>
      </w:pPr>
      <w:r w:rsidRPr="00CD6840">
        <w:rPr>
          <w:color w:val="000000"/>
        </w:rPr>
        <w:t>Грязнова А.Г. Лизинговые, факторинговые, форфейтинговые операции банков: Учебник / Ред. коллегия Грязнова А.Г. и др. - М: ИКК «ДеКА», 2017. – С. 86.</w:t>
      </w:r>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r w:rsidRPr="00CD6840">
        <w:rPr>
          <w:color w:val="000000"/>
        </w:rPr>
        <w:t>2.Кудратов З. Г., Тошбоев Б. Б., Бердиев Г. И. Опыт поддержки малого и среднего бизнеса в некоторых развитых странах // Молодой ученый. — 2016. — №1. — С. 242-</w:t>
      </w:r>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hyperlink r:id="rId28" w:history="1">
        <w:r w:rsidRPr="00CD6840">
          <w:rPr>
            <w:rStyle w:val="Hyperlink"/>
            <w:color w:val="000000"/>
            <w:u w:val="none"/>
            <w:lang w:val="en-US"/>
          </w:rPr>
          <w:t>https</w:t>
        </w:r>
        <w:r w:rsidRPr="00CD6840">
          <w:rPr>
            <w:rStyle w:val="Hyperlink"/>
            <w:color w:val="000000"/>
            <w:u w:val="none"/>
          </w:rPr>
          <w:t>://</w:t>
        </w:r>
        <w:r w:rsidRPr="00CD6840">
          <w:rPr>
            <w:rStyle w:val="Hyperlink"/>
            <w:color w:val="000000"/>
            <w:u w:val="none"/>
            <w:lang w:val="en-US"/>
          </w:rPr>
          <w:t>kudainvestiruem</w:t>
        </w:r>
        <w:r w:rsidRPr="00CD6840">
          <w:rPr>
            <w:rStyle w:val="Hyperlink"/>
            <w:color w:val="000000"/>
            <w:u w:val="none"/>
          </w:rPr>
          <w:t>.</w:t>
        </w:r>
        <w:r w:rsidRPr="00CD6840">
          <w:rPr>
            <w:rStyle w:val="Hyperlink"/>
            <w:color w:val="000000"/>
            <w:u w:val="none"/>
            <w:lang w:val="en-US"/>
          </w:rPr>
          <w:t>ru</w:t>
        </w:r>
        <w:r w:rsidRPr="00CD6840">
          <w:rPr>
            <w:rStyle w:val="Hyperlink"/>
            <w:color w:val="000000"/>
            <w:u w:val="none"/>
          </w:rPr>
          <w:t>/</w:t>
        </w:r>
        <w:r w:rsidRPr="00CD6840">
          <w:rPr>
            <w:rStyle w:val="Hyperlink"/>
            <w:color w:val="000000"/>
            <w:u w:val="none"/>
            <w:lang w:val="en-US"/>
          </w:rPr>
          <w:t>klassifikatsiya</w:t>
        </w:r>
        <w:r w:rsidRPr="00CD6840">
          <w:rPr>
            <w:rStyle w:val="Hyperlink"/>
            <w:color w:val="000000"/>
            <w:u w:val="none"/>
          </w:rPr>
          <w:t>/</w:t>
        </w:r>
        <w:r w:rsidRPr="00CD6840">
          <w:rPr>
            <w:rStyle w:val="Hyperlink"/>
            <w:color w:val="000000"/>
            <w:u w:val="none"/>
            <w:lang w:val="en-US"/>
          </w:rPr>
          <w:t>byudzhetnye</w:t>
        </w:r>
        <w:r w:rsidRPr="00CD6840">
          <w:rPr>
            <w:rStyle w:val="Hyperlink"/>
            <w:color w:val="000000"/>
            <w:u w:val="none"/>
          </w:rPr>
          <w:t>-</w:t>
        </w:r>
        <w:r w:rsidRPr="00CD6840">
          <w:rPr>
            <w:rStyle w:val="Hyperlink"/>
            <w:color w:val="000000"/>
            <w:u w:val="none"/>
            <w:lang w:val="en-US"/>
          </w:rPr>
          <w:t>investicii</w:t>
        </w:r>
        <w:r w:rsidRPr="00CD6840">
          <w:rPr>
            <w:rStyle w:val="Hyperlink"/>
            <w:color w:val="000000"/>
            <w:u w:val="none"/>
          </w:rPr>
          <w:t>.</w:t>
        </w:r>
        <w:r w:rsidRPr="00CD6840">
          <w:rPr>
            <w:rStyle w:val="Hyperlink"/>
            <w:color w:val="000000"/>
            <w:u w:val="none"/>
            <w:lang w:val="en-US"/>
          </w:rPr>
          <w:t>html</w:t>
        </w:r>
      </w:hyperlink>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hyperlink r:id="rId29" w:history="1">
        <w:r w:rsidRPr="00CD6840">
          <w:rPr>
            <w:rStyle w:val="Hyperlink"/>
            <w:color w:val="000000"/>
            <w:u w:val="none"/>
            <w:lang w:val="en-US"/>
          </w:rPr>
          <w:t>http</w:t>
        </w:r>
        <w:r w:rsidRPr="00CD6840">
          <w:rPr>
            <w:rStyle w:val="Hyperlink"/>
            <w:color w:val="000000"/>
            <w:u w:val="none"/>
          </w:rPr>
          <w:t>://</w:t>
        </w:r>
        <w:r w:rsidRPr="00CD6840">
          <w:rPr>
            <w:rStyle w:val="Hyperlink"/>
            <w:color w:val="000000"/>
            <w:u w:val="none"/>
            <w:lang w:val="en-US"/>
          </w:rPr>
          <w:t>spbinvestment</w:t>
        </w:r>
        <w:r w:rsidRPr="00CD6840">
          <w:rPr>
            <w:rStyle w:val="Hyperlink"/>
            <w:color w:val="000000"/>
            <w:u w:val="none"/>
          </w:rPr>
          <w:t>.</w:t>
        </w:r>
        <w:r w:rsidRPr="00CD6840">
          <w:rPr>
            <w:rStyle w:val="Hyperlink"/>
            <w:color w:val="000000"/>
            <w:u w:val="none"/>
            <w:lang w:val="en-US"/>
          </w:rPr>
          <w:t>ru</w:t>
        </w:r>
        <w:r w:rsidRPr="00CD6840">
          <w:rPr>
            <w:rStyle w:val="Hyperlink"/>
            <w:color w:val="000000"/>
            <w:u w:val="none"/>
          </w:rPr>
          <w:t>/</w:t>
        </w:r>
        <w:r w:rsidRPr="00CD6840">
          <w:rPr>
            <w:rStyle w:val="Hyperlink"/>
            <w:color w:val="000000"/>
            <w:u w:val="none"/>
            <w:lang w:val="en-US"/>
          </w:rPr>
          <w:t>ru</w:t>
        </w:r>
        <w:r w:rsidRPr="00CD6840">
          <w:rPr>
            <w:rStyle w:val="Hyperlink"/>
            <w:color w:val="000000"/>
            <w:u w:val="none"/>
          </w:rPr>
          <w:t>/</w:t>
        </w:r>
        <w:r w:rsidRPr="00CD6840">
          <w:rPr>
            <w:rStyle w:val="Hyperlink"/>
            <w:color w:val="000000"/>
            <w:u w:val="none"/>
            <w:lang w:val="en-US"/>
          </w:rPr>
          <w:t>whyspb</w:t>
        </w:r>
        <w:r w:rsidRPr="00CD6840">
          <w:rPr>
            <w:rStyle w:val="Hyperlink"/>
            <w:color w:val="000000"/>
            <w:u w:val="none"/>
          </w:rPr>
          <w:t>/</w:t>
        </w:r>
        <w:r w:rsidRPr="00CD6840">
          <w:rPr>
            <w:rStyle w:val="Hyperlink"/>
            <w:color w:val="000000"/>
            <w:u w:val="none"/>
            <w:lang w:val="en-US"/>
          </w:rPr>
          <w:t>obzor</w:t>
        </w:r>
      </w:hyperlink>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hyperlink r:id="rId30" w:history="1">
        <w:r w:rsidRPr="00CD6840">
          <w:rPr>
            <w:rStyle w:val="Hyperlink"/>
            <w:color w:val="000000"/>
            <w:u w:val="none"/>
            <w:lang w:val="en-US"/>
          </w:rPr>
          <w:t>https</w:t>
        </w:r>
        <w:r w:rsidRPr="00CD6840">
          <w:rPr>
            <w:rStyle w:val="Hyperlink"/>
            <w:color w:val="000000"/>
            <w:u w:val="none"/>
          </w:rPr>
          <w:t>://</w:t>
        </w:r>
        <w:r w:rsidRPr="00CD6840">
          <w:rPr>
            <w:rStyle w:val="Hyperlink"/>
            <w:color w:val="000000"/>
            <w:u w:val="none"/>
            <w:lang w:val="en-US"/>
          </w:rPr>
          <w:t>bcspremier</w:t>
        </w:r>
        <w:r w:rsidRPr="00CD6840">
          <w:rPr>
            <w:rStyle w:val="Hyperlink"/>
            <w:color w:val="000000"/>
            <w:u w:val="none"/>
          </w:rPr>
          <w:t>.</w:t>
        </w:r>
        <w:r w:rsidRPr="00CD6840">
          <w:rPr>
            <w:rStyle w:val="Hyperlink"/>
            <w:color w:val="000000"/>
            <w:u w:val="none"/>
            <w:lang w:val="en-US"/>
          </w:rPr>
          <w:t>ru</w:t>
        </w:r>
        <w:r w:rsidRPr="00CD6840">
          <w:rPr>
            <w:rStyle w:val="Hyperlink"/>
            <w:color w:val="000000"/>
            <w:u w:val="none"/>
          </w:rPr>
          <w:t>/</w:t>
        </w:r>
        <w:r w:rsidRPr="00CD6840">
          <w:rPr>
            <w:rStyle w:val="Hyperlink"/>
            <w:color w:val="000000"/>
            <w:u w:val="none"/>
            <w:lang w:val="en-US"/>
          </w:rPr>
          <w:t>knowledge</w:t>
        </w:r>
        <w:r w:rsidRPr="00CD6840">
          <w:rPr>
            <w:rStyle w:val="Hyperlink"/>
            <w:color w:val="000000"/>
            <w:u w:val="none"/>
          </w:rPr>
          <w:t>/</w:t>
        </w:r>
        <w:r w:rsidRPr="00CD6840">
          <w:rPr>
            <w:rStyle w:val="Hyperlink"/>
            <w:color w:val="000000"/>
            <w:u w:val="none"/>
            <w:lang w:val="en-US"/>
          </w:rPr>
          <w:t>basics</w:t>
        </w:r>
        <w:r w:rsidRPr="00CD6840">
          <w:rPr>
            <w:rStyle w:val="Hyperlink"/>
            <w:color w:val="000000"/>
            <w:u w:val="none"/>
          </w:rPr>
          <w:t>/</w:t>
        </w:r>
        <w:r w:rsidRPr="00CD6840">
          <w:rPr>
            <w:rStyle w:val="Hyperlink"/>
            <w:color w:val="000000"/>
            <w:u w:val="none"/>
            <w:lang w:val="en-US"/>
          </w:rPr>
          <w:t>portfelnye</w:t>
        </w:r>
        <w:r w:rsidRPr="00CD6840">
          <w:rPr>
            <w:rStyle w:val="Hyperlink"/>
            <w:color w:val="000000"/>
            <w:u w:val="none"/>
          </w:rPr>
          <w:t>-</w:t>
        </w:r>
        <w:r w:rsidRPr="00CD6840">
          <w:rPr>
            <w:rStyle w:val="Hyperlink"/>
            <w:color w:val="000000"/>
            <w:u w:val="none"/>
            <w:lang w:val="en-US"/>
          </w:rPr>
          <w:t>investitsii</w:t>
        </w:r>
        <w:r w:rsidRPr="00CD6840">
          <w:rPr>
            <w:rStyle w:val="Hyperlink"/>
            <w:color w:val="000000"/>
            <w:u w:val="none"/>
          </w:rPr>
          <w:t>/</w:t>
        </w:r>
      </w:hyperlink>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p>
    <w:p w:rsidR="00514311" w:rsidRPr="00CD6840" w:rsidRDefault="00514311" w:rsidP="00A7304B">
      <w:pPr>
        <w:pStyle w:val="a3"/>
        <w:widowControl w:val="0"/>
        <w:tabs>
          <w:tab w:val="num" w:pos="0"/>
          <w:tab w:val="left" w:pos="993"/>
        </w:tabs>
        <w:autoSpaceDE w:val="0"/>
        <w:spacing w:before="0" w:beforeAutospacing="0" w:after="0" w:afterAutospacing="0"/>
        <w:ind w:firstLine="709"/>
        <w:rPr>
          <w:b/>
          <w:color w:val="000000"/>
        </w:rPr>
      </w:pPr>
      <w:r w:rsidRPr="00CD6840">
        <w:rPr>
          <w:b/>
          <w:color w:val="000000"/>
        </w:rPr>
        <w:t>Задание для выполнения самостоятельной работы к семинару 4.</w:t>
      </w:r>
    </w:p>
    <w:p w:rsidR="00514311" w:rsidRPr="00CD6840" w:rsidRDefault="00514311" w:rsidP="00A7304B">
      <w:pPr>
        <w:pStyle w:val="a3"/>
        <w:widowControl w:val="0"/>
        <w:tabs>
          <w:tab w:val="num" w:pos="0"/>
          <w:tab w:val="left" w:pos="993"/>
        </w:tabs>
        <w:autoSpaceDE w:val="0"/>
        <w:spacing w:before="0" w:beforeAutospacing="0" w:after="0" w:afterAutospacing="0"/>
        <w:ind w:firstLine="709"/>
        <w:rPr>
          <w:b/>
          <w:i/>
          <w:color w:val="000000"/>
        </w:rPr>
      </w:pPr>
      <w:r w:rsidRPr="00CD6840">
        <w:rPr>
          <w:b/>
          <w:i/>
          <w:color w:val="000000"/>
        </w:rPr>
        <w:t>Тема: Налоги и льготы в предпринимательстве</w:t>
      </w:r>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r w:rsidRPr="00CD6840">
        <w:rPr>
          <w:color w:val="000000"/>
        </w:rPr>
        <w:t>1.Указать функции налогов, что такое НДС, акцизы, валовая прибыль.</w:t>
      </w:r>
    </w:p>
    <w:p w:rsidR="00514311" w:rsidRPr="00CD6840" w:rsidRDefault="00514311" w:rsidP="00A7304B">
      <w:pPr>
        <w:pStyle w:val="a3"/>
        <w:widowControl w:val="0"/>
        <w:tabs>
          <w:tab w:val="num" w:pos="0"/>
          <w:tab w:val="left" w:pos="993"/>
        </w:tabs>
        <w:autoSpaceDE w:val="0"/>
        <w:spacing w:before="0" w:beforeAutospacing="0" w:after="0" w:afterAutospacing="0"/>
        <w:ind w:firstLine="709"/>
        <w:jc w:val="both"/>
        <w:rPr>
          <w:color w:val="000000"/>
        </w:rPr>
      </w:pPr>
      <w:r w:rsidRPr="00CD6840">
        <w:rPr>
          <w:i/>
          <w:color w:val="000000"/>
        </w:rPr>
        <w:t>Задание:</w:t>
      </w:r>
      <w:r w:rsidRPr="00CD6840">
        <w:rPr>
          <w:color w:val="000000"/>
        </w:rPr>
        <w:t xml:space="preserve"> составить таблицу льгот, согласно законодательству РФ, условия предоставления скидок, отсрочек и возможности получения кредитов. Составить таблицу сравнения налогов и льгот в РФ и в любой стране Европы.</w:t>
      </w:r>
    </w:p>
    <w:p w:rsidR="00514311" w:rsidRPr="00CD6840" w:rsidRDefault="00514311" w:rsidP="00A7304B">
      <w:pPr>
        <w:pStyle w:val="Heading1"/>
        <w:tabs>
          <w:tab w:val="clear" w:pos="432"/>
          <w:tab w:val="num" w:pos="0"/>
          <w:tab w:val="left" w:pos="993"/>
        </w:tabs>
        <w:ind w:left="0" w:firstLine="709"/>
        <w:rPr>
          <w:color w:val="000000"/>
        </w:rPr>
      </w:pPr>
      <w:r w:rsidRPr="00CD6840">
        <w:rPr>
          <w:color w:val="000000"/>
        </w:rPr>
        <w:t>Перечень дополнительных источников информации</w:t>
      </w:r>
    </w:p>
    <w:p w:rsidR="00514311" w:rsidRPr="00CD6840" w:rsidRDefault="00514311" w:rsidP="00A7304B">
      <w:pPr>
        <w:pStyle w:val="Heading1"/>
        <w:numPr>
          <w:ilvl w:val="0"/>
          <w:numId w:val="31"/>
        </w:numPr>
        <w:tabs>
          <w:tab w:val="num" w:pos="0"/>
          <w:tab w:val="left" w:pos="993"/>
          <w:tab w:val="left" w:pos="1134"/>
        </w:tabs>
        <w:suppressAutoHyphens w:val="0"/>
        <w:ind w:left="0" w:firstLine="709"/>
        <w:jc w:val="both"/>
        <w:rPr>
          <w:color w:val="000000"/>
        </w:rPr>
      </w:pPr>
      <w:r w:rsidRPr="00CD6840">
        <w:rPr>
          <w:b w:val="0"/>
          <w:color w:val="000000"/>
          <w:shd w:val="clear" w:color="auto" w:fill="FFFFFF"/>
        </w:rPr>
        <w:t xml:space="preserve">. </w:t>
      </w:r>
      <w:r w:rsidRPr="00CD6840">
        <w:rPr>
          <w:b w:val="0"/>
          <w:color w:val="000000"/>
        </w:rPr>
        <w:t xml:space="preserve">Горбань О.П. Роль малого бизнеса в рыночной экономике // </w:t>
      </w:r>
      <w:r w:rsidRPr="00CD6840">
        <w:rPr>
          <w:b w:val="0"/>
          <w:iCs/>
          <w:color w:val="000000"/>
        </w:rPr>
        <w:t xml:space="preserve">Электрон. дан. </w:t>
      </w:r>
      <w:r w:rsidRPr="00CD6840">
        <w:rPr>
          <w:b w:val="0"/>
          <w:iCs/>
          <w:color w:val="000000"/>
          <w:lang w:val="en-US"/>
        </w:rPr>
        <w:t>URL</w:t>
      </w:r>
      <w:r w:rsidRPr="00CD6840">
        <w:rPr>
          <w:b w:val="0"/>
          <w:iCs/>
          <w:color w:val="000000"/>
        </w:rPr>
        <w:t>:</w:t>
      </w:r>
      <w:hyperlink r:id="rId31" w:history="1">
        <w:r w:rsidRPr="00CD6840">
          <w:rPr>
            <w:rStyle w:val="Hyperlink"/>
            <w:color w:val="000000"/>
            <w:u w:val="none"/>
            <w:lang w:val="en-US"/>
          </w:rPr>
          <w:t>http</w:t>
        </w:r>
        <w:r w:rsidRPr="00CD6840">
          <w:rPr>
            <w:rStyle w:val="Hyperlink"/>
            <w:color w:val="000000"/>
            <w:u w:val="none"/>
          </w:rPr>
          <w:t>://</w:t>
        </w:r>
        <w:r w:rsidRPr="00CD6840">
          <w:rPr>
            <w:rStyle w:val="Hyperlink"/>
            <w:color w:val="000000"/>
            <w:u w:val="none"/>
            <w:lang w:val="en-US"/>
          </w:rPr>
          <w:t>www</w:t>
        </w:r>
        <w:r w:rsidRPr="00CD6840">
          <w:rPr>
            <w:rStyle w:val="Hyperlink"/>
            <w:color w:val="000000"/>
            <w:u w:val="none"/>
          </w:rPr>
          <w:t>.</w:t>
        </w:r>
        <w:r w:rsidRPr="00CD6840">
          <w:rPr>
            <w:rStyle w:val="Hyperlink"/>
            <w:color w:val="000000"/>
            <w:u w:val="none"/>
            <w:lang w:val="en-US"/>
          </w:rPr>
          <w:t>mstu</w:t>
        </w:r>
        <w:r w:rsidRPr="00CD6840">
          <w:rPr>
            <w:rStyle w:val="Hyperlink"/>
            <w:color w:val="000000"/>
            <w:u w:val="none"/>
          </w:rPr>
          <w:t>.</w:t>
        </w:r>
        <w:r w:rsidRPr="00CD6840">
          <w:rPr>
            <w:rStyle w:val="Hyperlink"/>
            <w:color w:val="000000"/>
            <w:u w:val="none"/>
            <w:lang w:val="en-US"/>
          </w:rPr>
          <w:t>edu</w:t>
        </w:r>
        <w:r w:rsidRPr="00CD6840">
          <w:rPr>
            <w:rStyle w:val="Hyperlink"/>
            <w:color w:val="000000"/>
            <w:u w:val="none"/>
          </w:rPr>
          <w:t>.</w:t>
        </w:r>
        <w:r w:rsidRPr="00CD6840">
          <w:rPr>
            <w:rStyle w:val="Hyperlink"/>
            <w:color w:val="000000"/>
            <w:u w:val="none"/>
            <w:lang w:val="en-US"/>
          </w:rPr>
          <w:t>ru</w:t>
        </w:r>
        <w:r w:rsidRPr="00CD6840">
          <w:rPr>
            <w:rStyle w:val="Hyperlink"/>
            <w:color w:val="000000"/>
            <w:u w:val="none"/>
          </w:rPr>
          <w:t>/</w:t>
        </w:r>
        <w:r w:rsidRPr="00CD6840">
          <w:rPr>
            <w:rStyle w:val="Hyperlink"/>
            <w:color w:val="000000"/>
            <w:u w:val="none"/>
            <w:lang w:val="en-US"/>
          </w:rPr>
          <w:t>publish</w:t>
        </w:r>
        <w:r w:rsidRPr="00CD6840">
          <w:rPr>
            <w:rStyle w:val="Hyperlink"/>
            <w:color w:val="000000"/>
            <w:u w:val="none"/>
          </w:rPr>
          <w:t>/</w:t>
        </w:r>
        <w:r w:rsidRPr="00CD6840">
          <w:rPr>
            <w:rStyle w:val="Hyperlink"/>
            <w:color w:val="000000"/>
            <w:u w:val="none"/>
            <w:lang w:val="en-US"/>
          </w:rPr>
          <w:t>conf</w:t>
        </w:r>
        <w:r w:rsidRPr="00CD6840">
          <w:rPr>
            <w:rStyle w:val="Hyperlink"/>
            <w:color w:val="000000"/>
            <w:u w:val="none"/>
          </w:rPr>
          <w:t>/11</w:t>
        </w:r>
        <w:r w:rsidRPr="00CD6840">
          <w:rPr>
            <w:rStyle w:val="Hyperlink"/>
            <w:color w:val="000000"/>
            <w:u w:val="none"/>
            <w:lang w:val="en-US"/>
          </w:rPr>
          <w:t>ntk</w:t>
        </w:r>
        <w:r w:rsidRPr="00CD6840">
          <w:rPr>
            <w:rStyle w:val="Hyperlink"/>
            <w:color w:val="000000"/>
            <w:u w:val="none"/>
          </w:rPr>
          <w:t>/</w:t>
        </w:r>
        <w:r w:rsidRPr="00CD6840">
          <w:rPr>
            <w:rStyle w:val="Hyperlink"/>
            <w:color w:val="000000"/>
            <w:u w:val="none"/>
            <w:lang w:val="en-US"/>
          </w:rPr>
          <w:t>section</w:t>
        </w:r>
        <w:r w:rsidRPr="00CD6840">
          <w:rPr>
            <w:rStyle w:val="Hyperlink"/>
            <w:color w:val="000000"/>
            <w:u w:val="none"/>
          </w:rPr>
          <w:t>8/</w:t>
        </w:r>
        <w:r w:rsidRPr="00CD6840">
          <w:rPr>
            <w:rStyle w:val="Hyperlink"/>
            <w:color w:val="000000"/>
            <w:u w:val="none"/>
            <w:lang w:val="en-US"/>
          </w:rPr>
          <w:t>section</w:t>
        </w:r>
        <w:r w:rsidRPr="00CD6840">
          <w:rPr>
            <w:rStyle w:val="Hyperlink"/>
            <w:color w:val="000000"/>
            <w:u w:val="none"/>
          </w:rPr>
          <w:t>8_24.</w:t>
        </w:r>
        <w:r w:rsidRPr="00CD6840">
          <w:rPr>
            <w:rStyle w:val="Hyperlink"/>
            <w:color w:val="000000"/>
            <w:u w:val="none"/>
            <w:lang w:val="en-US"/>
          </w:rPr>
          <w:t>html</w:t>
        </w:r>
      </w:hyperlink>
    </w:p>
    <w:p w:rsidR="00514311" w:rsidRPr="00CD6840" w:rsidRDefault="00514311" w:rsidP="00A7304B">
      <w:pPr>
        <w:pStyle w:val="Heading1"/>
        <w:tabs>
          <w:tab w:val="clear" w:pos="432"/>
          <w:tab w:val="num" w:pos="0"/>
          <w:tab w:val="left" w:pos="993"/>
          <w:tab w:val="left" w:pos="1134"/>
        </w:tabs>
        <w:suppressAutoHyphens w:val="0"/>
        <w:ind w:left="0" w:firstLine="709"/>
        <w:jc w:val="both"/>
        <w:rPr>
          <w:color w:val="000000"/>
        </w:rPr>
      </w:pPr>
      <w:r w:rsidRPr="00CD6840">
        <w:rPr>
          <w:b w:val="0"/>
          <w:color w:val="000000"/>
          <w:shd w:val="clear" w:color="auto" w:fill="FFFFFF"/>
        </w:rPr>
        <w:t>2.Пансков В.Г. Налоги и налогообложение в Российской Федерации. Учебник для вузов. 2-е изд., перераб. и доп. – М.: Книжный мир, 2016. – 457с.</w:t>
      </w:r>
      <w:r w:rsidRPr="00CD6840">
        <w:rPr>
          <w:b w:val="0"/>
          <w:color w:val="000000"/>
        </w:rPr>
        <w:br/>
        <w:t xml:space="preserve">3.ЕНВД или УСН? </w:t>
      </w:r>
      <w:hyperlink r:id="rId32" w:history="1">
        <w:r w:rsidRPr="00CD6840">
          <w:rPr>
            <w:rStyle w:val="Hyperlink"/>
            <w:color w:val="000000"/>
            <w:u w:val="none"/>
          </w:rPr>
          <w:t>http://ecoplus-buh.ru/енвд-или-усн-сравнение-спецрежимов/</w:t>
        </w:r>
      </w:hyperlink>
    </w:p>
    <w:p w:rsidR="00514311" w:rsidRPr="00CD6840" w:rsidRDefault="00514311" w:rsidP="00A7304B">
      <w:pPr>
        <w:tabs>
          <w:tab w:val="num" w:pos="0"/>
          <w:tab w:val="left" w:pos="993"/>
          <w:tab w:val="left" w:pos="1134"/>
        </w:tabs>
        <w:suppressAutoHyphens w:val="0"/>
        <w:ind w:firstLine="709"/>
        <w:jc w:val="both"/>
        <w:rPr>
          <w:color w:val="000000"/>
        </w:rPr>
      </w:pPr>
      <w:r w:rsidRPr="00CD6840">
        <w:rPr>
          <w:color w:val="000000"/>
        </w:rPr>
        <w:t xml:space="preserve">4.Энциклопедия налогов </w:t>
      </w:r>
      <w:r w:rsidRPr="00CD6840">
        <w:rPr>
          <w:bCs/>
          <w:iCs/>
          <w:color w:val="000000"/>
        </w:rPr>
        <w:t xml:space="preserve">// Электрон. дан. </w:t>
      </w:r>
      <w:r w:rsidRPr="00CD6840">
        <w:rPr>
          <w:bCs/>
          <w:iCs/>
          <w:color w:val="000000"/>
          <w:lang w:val="en-US"/>
        </w:rPr>
        <w:t>URL</w:t>
      </w:r>
      <w:r w:rsidRPr="00CD6840">
        <w:rPr>
          <w:bCs/>
          <w:iCs/>
          <w:color w:val="000000"/>
        </w:rPr>
        <w:t xml:space="preserve">: </w:t>
      </w:r>
      <w:hyperlink r:id="rId33" w:history="1">
        <w:r w:rsidRPr="00CD6840">
          <w:rPr>
            <w:rStyle w:val="Hyperlink"/>
            <w:color w:val="000000"/>
            <w:u w:val="none"/>
            <w:lang w:val="en-US"/>
          </w:rPr>
          <w:t>www</w:t>
        </w:r>
        <w:r w:rsidRPr="00CD6840">
          <w:rPr>
            <w:rStyle w:val="Hyperlink"/>
            <w:color w:val="000000"/>
            <w:u w:val="none"/>
          </w:rPr>
          <w:t>.</w:t>
        </w:r>
        <w:r w:rsidRPr="00CD6840">
          <w:rPr>
            <w:rStyle w:val="Hyperlink"/>
            <w:color w:val="000000"/>
            <w:u w:val="none"/>
            <w:lang w:val="en-US"/>
          </w:rPr>
          <w:t>tax</w:t>
        </w:r>
        <w:r w:rsidRPr="00CD6840">
          <w:rPr>
            <w:rStyle w:val="Hyperlink"/>
            <w:color w:val="000000"/>
            <w:u w:val="none"/>
          </w:rPr>
          <w:t>-</w:t>
        </w:r>
        <w:r w:rsidRPr="00CD6840">
          <w:rPr>
            <w:rStyle w:val="Hyperlink"/>
            <w:color w:val="000000"/>
            <w:u w:val="none"/>
            <w:lang w:val="en-US"/>
          </w:rPr>
          <w:t>nalog</w:t>
        </w:r>
        <w:r w:rsidRPr="00CD6840">
          <w:rPr>
            <w:rStyle w:val="Hyperlink"/>
            <w:color w:val="000000"/>
            <w:u w:val="none"/>
          </w:rPr>
          <w:t>.</w:t>
        </w:r>
        <w:r w:rsidRPr="00CD6840">
          <w:rPr>
            <w:rStyle w:val="Hyperlink"/>
            <w:color w:val="000000"/>
            <w:u w:val="none"/>
            <w:lang w:val="en-US"/>
          </w:rPr>
          <w:t>km</w:t>
        </w:r>
        <w:r w:rsidRPr="00CD6840">
          <w:rPr>
            <w:rStyle w:val="Hyperlink"/>
            <w:color w:val="000000"/>
            <w:u w:val="none"/>
          </w:rPr>
          <w:t>.</w:t>
        </w:r>
        <w:r w:rsidRPr="00CD6840">
          <w:rPr>
            <w:rStyle w:val="Hyperlink"/>
            <w:color w:val="000000"/>
            <w:u w:val="none"/>
            <w:lang w:val="en-US"/>
          </w:rPr>
          <w:t>ru</w:t>
        </w:r>
      </w:hyperlink>
    </w:p>
    <w:p w:rsidR="00514311" w:rsidRPr="00CD6840" w:rsidRDefault="00514311" w:rsidP="00A7304B">
      <w:pPr>
        <w:tabs>
          <w:tab w:val="num" w:pos="0"/>
          <w:tab w:val="left" w:pos="993"/>
          <w:tab w:val="left" w:pos="1134"/>
        </w:tabs>
        <w:suppressAutoHyphens w:val="0"/>
        <w:ind w:firstLine="709"/>
        <w:jc w:val="both"/>
        <w:rPr>
          <w:color w:val="000000"/>
        </w:rPr>
      </w:pPr>
      <w:r w:rsidRPr="00CD6840">
        <w:rPr>
          <w:color w:val="000000"/>
        </w:rPr>
        <w:t>5.</w:t>
      </w:r>
      <w:hyperlink r:id="rId34" w:history="1">
        <w:r w:rsidRPr="00CD6840">
          <w:rPr>
            <w:rStyle w:val="Hyperlink"/>
            <w:color w:val="000000"/>
            <w:spacing w:val="-1"/>
            <w:u w:val="none"/>
            <w:lang w:val="en-US"/>
          </w:rPr>
          <w:t>www</w:t>
        </w:r>
        <w:r w:rsidRPr="00CD6840">
          <w:rPr>
            <w:rStyle w:val="Hyperlink"/>
            <w:color w:val="000000"/>
            <w:spacing w:val="-1"/>
            <w:u w:val="none"/>
          </w:rPr>
          <w:t>.</w:t>
        </w:r>
        <w:r w:rsidRPr="00CD6840">
          <w:rPr>
            <w:rStyle w:val="Hyperlink"/>
            <w:color w:val="000000"/>
            <w:spacing w:val="-1"/>
            <w:u w:val="none"/>
            <w:lang w:val="en-US"/>
          </w:rPr>
          <w:t>minfin</w:t>
        </w:r>
        <w:r w:rsidRPr="00CD6840">
          <w:rPr>
            <w:rStyle w:val="Hyperlink"/>
            <w:color w:val="000000"/>
            <w:spacing w:val="-1"/>
            <w:u w:val="none"/>
          </w:rPr>
          <w:t>.</w:t>
        </w:r>
        <w:r w:rsidRPr="00CD6840">
          <w:rPr>
            <w:rStyle w:val="Hyperlink"/>
            <w:color w:val="000000"/>
            <w:spacing w:val="-1"/>
            <w:u w:val="none"/>
            <w:lang w:val="en-US"/>
          </w:rPr>
          <w:t>ru</w:t>
        </w:r>
      </w:hyperlink>
      <w:r w:rsidRPr="00CD6840">
        <w:rPr>
          <w:color w:val="000000"/>
        </w:rPr>
        <w:t xml:space="preserve"> – официальный сайт Министерства Финансов РФ</w:t>
      </w:r>
    </w:p>
    <w:p w:rsidR="00514311" w:rsidRPr="00CD6840" w:rsidRDefault="00514311" w:rsidP="00A7304B">
      <w:pPr>
        <w:tabs>
          <w:tab w:val="num" w:pos="0"/>
          <w:tab w:val="left" w:pos="993"/>
          <w:tab w:val="left" w:pos="1134"/>
        </w:tabs>
        <w:suppressAutoHyphens w:val="0"/>
        <w:ind w:firstLine="709"/>
        <w:jc w:val="both"/>
        <w:rPr>
          <w:color w:val="000000"/>
        </w:rPr>
      </w:pPr>
    </w:p>
    <w:p w:rsidR="00514311" w:rsidRPr="00CD6840" w:rsidRDefault="00514311" w:rsidP="00A7304B">
      <w:pPr>
        <w:pStyle w:val="a3"/>
        <w:widowControl w:val="0"/>
        <w:tabs>
          <w:tab w:val="num" w:pos="0"/>
          <w:tab w:val="left" w:pos="993"/>
        </w:tabs>
        <w:autoSpaceDE w:val="0"/>
        <w:spacing w:before="0" w:beforeAutospacing="0" w:after="0" w:afterAutospacing="0"/>
        <w:ind w:firstLine="709"/>
        <w:rPr>
          <w:b/>
          <w:color w:val="000000"/>
        </w:rPr>
      </w:pPr>
      <w:r w:rsidRPr="00CD6840">
        <w:rPr>
          <w:b/>
          <w:color w:val="000000"/>
        </w:rPr>
        <w:t>Задание для выполнения самостоятельной работы к семинару 5.</w:t>
      </w:r>
    </w:p>
    <w:p w:rsidR="00514311" w:rsidRPr="00CD6840" w:rsidRDefault="00514311" w:rsidP="00A7304B">
      <w:pPr>
        <w:tabs>
          <w:tab w:val="num" w:pos="0"/>
          <w:tab w:val="left" w:pos="993"/>
          <w:tab w:val="left" w:pos="1134"/>
        </w:tabs>
        <w:suppressAutoHyphens w:val="0"/>
        <w:ind w:firstLine="709"/>
        <w:jc w:val="both"/>
        <w:rPr>
          <w:b/>
          <w:i/>
          <w:color w:val="000000"/>
        </w:rPr>
      </w:pPr>
      <w:r w:rsidRPr="00CD6840">
        <w:rPr>
          <w:b/>
          <w:i/>
          <w:color w:val="000000"/>
        </w:rPr>
        <w:t>Тема: Роль и назначение бизнес плана в предпринимательстве</w:t>
      </w:r>
    </w:p>
    <w:p w:rsidR="00514311" w:rsidRPr="00CD6840" w:rsidRDefault="00514311" w:rsidP="00A7304B">
      <w:pPr>
        <w:tabs>
          <w:tab w:val="num" w:pos="0"/>
          <w:tab w:val="left" w:pos="993"/>
          <w:tab w:val="left" w:pos="1134"/>
        </w:tabs>
        <w:suppressAutoHyphens w:val="0"/>
        <w:ind w:firstLine="709"/>
        <w:jc w:val="both"/>
        <w:rPr>
          <w:color w:val="000000"/>
        </w:rPr>
      </w:pPr>
      <w:r w:rsidRPr="00CD6840">
        <w:rPr>
          <w:i/>
          <w:color w:val="000000"/>
        </w:rPr>
        <w:t xml:space="preserve">Задание: </w:t>
      </w:r>
      <w:r w:rsidRPr="00CD6840">
        <w:rPr>
          <w:color w:val="000000"/>
        </w:rPr>
        <w:t>- Роль бизнес идеи при составлении бизнес плана и составьте список бизнес идей в зарубежном предпринимательстве (США, Европа, Китай), которые еще не внедрены в практику предпринимательства в России.</w:t>
      </w:r>
    </w:p>
    <w:p w:rsidR="00514311" w:rsidRPr="00CD6840" w:rsidRDefault="00514311" w:rsidP="00A7304B">
      <w:pPr>
        <w:tabs>
          <w:tab w:val="num" w:pos="0"/>
          <w:tab w:val="left" w:pos="993"/>
          <w:tab w:val="left" w:pos="1134"/>
        </w:tabs>
        <w:suppressAutoHyphens w:val="0"/>
        <w:ind w:firstLine="709"/>
        <w:jc w:val="both"/>
        <w:rPr>
          <w:color w:val="000000"/>
        </w:rPr>
      </w:pPr>
      <w:r w:rsidRPr="00CD6840">
        <w:rPr>
          <w:i/>
          <w:color w:val="000000"/>
        </w:rPr>
        <w:t>-</w:t>
      </w:r>
      <w:r w:rsidRPr="00CD6840">
        <w:rPr>
          <w:color w:val="000000"/>
        </w:rPr>
        <w:t xml:space="preserve"> Составить типовую структуру бизнес плана и этапы его разработки.</w:t>
      </w:r>
    </w:p>
    <w:p w:rsidR="00514311" w:rsidRPr="00CD6840" w:rsidRDefault="00514311" w:rsidP="00A7304B">
      <w:pPr>
        <w:tabs>
          <w:tab w:val="num" w:pos="0"/>
          <w:tab w:val="left" w:pos="993"/>
          <w:tab w:val="left" w:pos="1134"/>
        </w:tabs>
        <w:suppressAutoHyphens w:val="0"/>
        <w:ind w:firstLine="709"/>
        <w:jc w:val="both"/>
        <w:rPr>
          <w:color w:val="000000"/>
        </w:rPr>
      </w:pPr>
      <w:r w:rsidRPr="00CD6840">
        <w:rPr>
          <w:i/>
          <w:color w:val="000000"/>
        </w:rPr>
        <w:t>-</w:t>
      </w:r>
      <w:r w:rsidRPr="00CD6840">
        <w:rPr>
          <w:color w:val="000000"/>
        </w:rPr>
        <w:t xml:space="preserve"> Привести пример расчетов емкости рынка для бизнес плана (вид деятельности по выбору студента: кафе, автомойка, фитнес-клуб, салон красоты и т.п.)</w:t>
      </w:r>
    </w:p>
    <w:p w:rsidR="00514311" w:rsidRPr="00CD6840" w:rsidRDefault="00514311" w:rsidP="00A7304B">
      <w:pPr>
        <w:tabs>
          <w:tab w:val="num" w:pos="0"/>
          <w:tab w:val="left" w:pos="993"/>
          <w:tab w:val="left" w:pos="1134"/>
        </w:tabs>
        <w:suppressAutoHyphens w:val="0"/>
        <w:ind w:firstLine="709"/>
        <w:jc w:val="both"/>
        <w:rPr>
          <w:color w:val="000000"/>
        </w:rPr>
      </w:pPr>
      <w:r w:rsidRPr="00CD6840">
        <w:rPr>
          <w:i/>
          <w:color w:val="000000"/>
        </w:rPr>
        <w:t>-</w:t>
      </w:r>
      <w:r w:rsidRPr="00CD6840">
        <w:rPr>
          <w:color w:val="000000"/>
        </w:rPr>
        <w:t>Привести пример написания плана маркетинга (вид деятельности по выбору студента: кафе, автомойка, фитнес-клуб, салон красоты и т.п.) с расчетами ценообразования и стимуляции продаж</w:t>
      </w:r>
    </w:p>
    <w:p w:rsidR="00514311" w:rsidRPr="00CD6840" w:rsidRDefault="00514311" w:rsidP="00A7304B">
      <w:pPr>
        <w:tabs>
          <w:tab w:val="num" w:pos="0"/>
          <w:tab w:val="left" w:pos="993"/>
          <w:tab w:val="left" w:pos="1134"/>
        </w:tabs>
        <w:suppressAutoHyphens w:val="0"/>
        <w:ind w:firstLine="709"/>
        <w:jc w:val="both"/>
        <w:rPr>
          <w:color w:val="000000"/>
        </w:rPr>
      </w:pPr>
      <w:r w:rsidRPr="00CD6840">
        <w:rPr>
          <w:i/>
          <w:color w:val="000000"/>
        </w:rPr>
        <w:t>-</w:t>
      </w:r>
      <w:r w:rsidRPr="00CD6840">
        <w:rPr>
          <w:color w:val="000000"/>
        </w:rPr>
        <w:t xml:space="preserve"> Привести пример составления плана по персоналу.</w:t>
      </w:r>
    </w:p>
    <w:p w:rsidR="00514311" w:rsidRPr="00CD6840" w:rsidRDefault="00514311" w:rsidP="00A7304B">
      <w:pPr>
        <w:tabs>
          <w:tab w:val="num" w:pos="0"/>
          <w:tab w:val="left" w:pos="993"/>
          <w:tab w:val="left" w:pos="1134"/>
        </w:tabs>
        <w:suppressAutoHyphens w:val="0"/>
        <w:ind w:firstLine="709"/>
        <w:jc w:val="both"/>
        <w:rPr>
          <w:color w:val="000000"/>
        </w:rPr>
      </w:pPr>
      <w:r w:rsidRPr="00CD6840">
        <w:rPr>
          <w:i/>
          <w:color w:val="000000"/>
        </w:rPr>
        <w:t>-</w:t>
      </w:r>
      <w:r w:rsidRPr="00CD6840">
        <w:rPr>
          <w:color w:val="000000"/>
        </w:rPr>
        <w:t xml:space="preserve"> Привести пример расчетов калькуляции затрат и расчета себестоимости продукции для раздела - Финансовый план.</w:t>
      </w:r>
    </w:p>
    <w:p w:rsidR="00514311" w:rsidRPr="00CD6840" w:rsidRDefault="00514311" w:rsidP="00A7304B">
      <w:pPr>
        <w:pStyle w:val="Heading1"/>
        <w:tabs>
          <w:tab w:val="clear" w:pos="432"/>
          <w:tab w:val="num" w:pos="0"/>
          <w:tab w:val="left" w:pos="993"/>
        </w:tabs>
        <w:ind w:left="0" w:firstLine="709"/>
        <w:rPr>
          <w:color w:val="000000"/>
        </w:rPr>
      </w:pPr>
    </w:p>
    <w:p w:rsidR="00514311" w:rsidRPr="00CD6840" w:rsidRDefault="00514311" w:rsidP="00A7304B">
      <w:pPr>
        <w:pStyle w:val="Heading1"/>
        <w:tabs>
          <w:tab w:val="clear" w:pos="432"/>
          <w:tab w:val="num" w:pos="0"/>
          <w:tab w:val="left" w:pos="993"/>
        </w:tabs>
        <w:ind w:left="0" w:firstLine="709"/>
        <w:rPr>
          <w:color w:val="000000"/>
        </w:rPr>
      </w:pPr>
      <w:r w:rsidRPr="00CD6840">
        <w:rPr>
          <w:color w:val="000000"/>
        </w:rPr>
        <w:t xml:space="preserve">Перечень дополнительных источников информации </w:t>
      </w:r>
    </w:p>
    <w:p w:rsidR="00514311" w:rsidRPr="00CD6840" w:rsidRDefault="00514311" w:rsidP="00A7304B">
      <w:pPr>
        <w:pStyle w:val="ListParagraph"/>
        <w:numPr>
          <w:ilvl w:val="0"/>
          <w:numId w:val="32"/>
        </w:numPr>
        <w:tabs>
          <w:tab w:val="num" w:pos="0"/>
          <w:tab w:val="left" w:pos="993"/>
        </w:tabs>
        <w:suppressAutoHyphens w:val="0"/>
        <w:ind w:left="0" w:firstLine="709"/>
        <w:jc w:val="both"/>
        <w:rPr>
          <w:color w:val="000000"/>
        </w:rPr>
      </w:pPr>
      <w:r w:rsidRPr="00CD6840">
        <w:rPr>
          <w:color w:val="000000"/>
        </w:rPr>
        <w:t xml:space="preserve">БекмурзаевИ.Д. Практическое бизнес-планирование // Международный журнал прикладных наук и технологий «Integral». 2018. №1. С. 86-96. </w:t>
      </w:r>
    </w:p>
    <w:p w:rsidR="00514311" w:rsidRPr="00CD6840" w:rsidRDefault="00514311" w:rsidP="00A7304B">
      <w:pPr>
        <w:pStyle w:val="ListParagraph"/>
        <w:numPr>
          <w:ilvl w:val="0"/>
          <w:numId w:val="32"/>
        </w:numPr>
        <w:tabs>
          <w:tab w:val="num" w:pos="0"/>
          <w:tab w:val="left" w:pos="993"/>
        </w:tabs>
        <w:suppressAutoHyphens w:val="0"/>
        <w:ind w:left="0" w:firstLine="709"/>
        <w:jc w:val="both"/>
        <w:rPr>
          <w:color w:val="000000"/>
        </w:rPr>
      </w:pPr>
      <w:r w:rsidRPr="00CD6840">
        <w:rPr>
          <w:color w:val="000000"/>
        </w:rPr>
        <w:t>Белал А.А. Основные категории бизнес-плана // Социально-экономические явления и процессы. 2015. №5. с. 7-12.</w:t>
      </w:r>
    </w:p>
    <w:p w:rsidR="00514311" w:rsidRPr="00CD6840" w:rsidRDefault="00514311" w:rsidP="00A7304B">
      <w:pPr>
        <w:pStyle w:val="ListParagraph"/>
        <w:numPr>
          <w:ilvl w:val="0"/>
          <w:numId w:val="32"/>
        </w:numPr>
        <w:tabs>
          <w:tab w:val="num" w:pos="0"/>
          <w:tab w:val="left" w:pos="993"/>
          <w:tab w:val="left" w:pos="1134"/>
        </w:tabs>
        <w:suppressAutoHyphens w:val="0"/>
        <w:ind w:left="0" w:firstLine="709"/>
        <w:jc w:val="both"/>
        <w:rPr>
          <w:color w:val="000000"/>
        </w:rPr>
      </w:pPr>
      <w:r w:rsidRPr="00CD6840">
        <w:rPr>
          <w:color w:val="000000"/>
        </w:rPr>
        <w:t>Верников В.А. Бизнес-планирование стартапов в контексте привлечения венчурных инвестиций // Модернизация. Инновации. Развитие. 2015. №4. с. 77-87.</w:t>
      </w:r>
    </w:p>
    <w:p w:rsidR="00514311" w:rsidRPr="00CD6840" w:rsidRDefault="00514311" w:rsidP="00A7304B">
      <w:pPr>
        <w:pStyle w:val="ListParagraph"/>
        <w:numPr>
          <w:ilvl w:val="0"/>
          <w:numId w:val="32"/>
        </w:numPr>
        <w:tabs>
          <w:tab w:val="num" w:pos="0"/>
          <w:tab w:val="left" w:pos="993"/>
          <w:tab w:val="left" w:pos="1134"/>
        </w:tabs>
        <w:suppressAutoHyphens w:val="0"/>
        <w:ind w:left="0" w:firstLine="709"/>
        <w:jc w:val="both"/>
        <w:rPr>
          <w:color w:val="000000"/>
        </w:rPr>
      </w:pPr>
      <w:r w:rsidRPr="00CD6840">
        <w:rPr>
          <w:color w:val="000000"/>
        </w:rPr>
        <w:t>Гаджимурадова Л.А. Современная структура бизнес-плана и его значение в экономике // Вопросы структуризации экономики, 2018, №3, с. 24-26.</w:t>
      </w:r>
    </w:p>
    <w:p w:rsidR="00514311" w:rsidRPr="00CD6840" w:rsidRDefault="00514311" w:rsidP="00A7304B">
      <w:pPr>
        <w:pStyle w:val="ListParagraph"/>
        <w:numPr>
          <w:ilvl w:val="0"/>
          <w:numId w:val="32"/>
        </w:numPr>
        <w:tabs>
          <w:tab w:val="num" w:pos="0"/>
          <w:tab w:val="left" w:pos="993"/>
          <w:tab w:val="left" w:pos="1134"/>
        </w:tabs>
        <w:suppressAutoHyphens w:val="0"/>
        <w:ind w:left="0" w:firstLine="709"/>
        <w:jc w:val="both"/>
        <w:rPr>
          <w:color w:val="000000"/>
        </w:rPr>
      </w:pPr>
      <w:r w:rsidRPr="00CD6840">
        <w:rPr>
          <w:color w:val="000000"/>
        </w:rPr>
        <w:t>ГаланичевВ.А. Понятие бизнес-плана и его значение // Проблемы науки. 2018. №7 (31). с. 103-106.</w:t>
      </w:r>
    </w:p>
    <w:p w:rsidR="00514311" w:rsidRPr="00CD6840" w:rsidRDefault="00514311" w:rsidP="00A7304B">
      <w:pPr>
        <w:pStyle w:val="ListParagraph"/>
        <w:numPr>
          <w:ilvl w:val="0"/>
          <w:numId w:val="32"/>
        </w:numPr>
        <w:tabs>
          <w:tab w:val="num" w:pos="0"/>
          <w:tab w:val="left" w:pos="993"/>
          <w:tab w:val="left" w:pos="1134"/>
        </w:tabs>
        <w:suppressAutoHyphens w:val="0"/>
        <w:ind w:left="0" w:firstLine="709"/>
        <w:jc w:val="both"/>
        <w:rPr>
          <w:color w:val="000000"/>
        </w:rPr>
      </w:pPr>
      <w:r w:rsidRPr="00CD6840">
        <w:rPr>
          <w:color w:val="000000"/>
        </w:rPr>
        <w:t>Кочиева А.К. Специфика составления бизнес-плана: зарубежный подход и Российская практика // Проблемы экономики и менеджмента. – 2016. – №4. С. 53-58.</w:t>
      </w:r>
    </w:p>
    <w:p w:rsidR="00514311" w:rsidRPr="00CD6840" w:rsidRDefault="00514311" w:rsidP="00A7304B">
      <w:pPr>
        <w:pStyle w:val="ListParagraph"/>
        <w:numPr>
          <w:ilvl w:val="0"/>
          <w:numId w:val="32"/>
        </w:numPr>
        <w:tabs>
          <w:tab w:val="num" w:pos="0"/>
          <w:tab w:val="left" w:pos="993"/>
          <w:tab w:val="left" w:pos="1134"/>
        </w:tabs>
        <w:suppressAutoHyphens w:val="0"/>
        <w:ind w:left="0" w:firstLine="709"/>
        <w:jc w:val="both"/>
        <w:rPr>
          <w:color w:val="000000"/>
        </w:rPr>
      </w:pPr>
      <w:r w:rsidRPr="00CD6840">
        <w:rPr>
          <w:color w:val="000000"/>
        </w:rPr>
        <w:t>РомановичВ. К., Невретдинова Ю. В. Разработка маркетингового плана в компаниях малого бизнеса // Экономика и бизнес: теория и практика. 2019. №4-1. С. 172</w:t>
      </w:r>
    </w:p>
    <w:p w:rsidR="00514311" w:rsidRPr="00CD6840" w:rsidRDefault="00514311" w:rsidP="00A7304B">
      <w:pPr>
        <w:pStyle w:val="ListParagraph"/>
        <w:numPr>
          <w:ilvl w:val="0"/>
          <w:numId w:val="32"/>
        </w:numPr>
        <w:tabs>
          <w:tab w:val="num" w:pos="0"/>
          <w:tab w:val="left" w:pos="993"/>
          <w:tab w:val="left" w:pos="1134"/>
        </w:tabs>
        <w:suppressAutoHyphens w:val="0"/>
        <w:ind w:left="0" w:firstLine="709"/>
        <w:jc w:val="both"/>
        <w:rPr>
          <w:color w:val="000000"/>
        </w:rPr>
      </w:pPr>
      <w:r w:rsidRPr="00CD6840">
        <w:rPr>
          <w:color w:val="000000"/>
        </w:rPr>
        <w:t xml:space="preserve">Шурко В.Е. Бизнес-планирование в предпринимательской деятельности: учебное пособие / В.Е. Шурко, Н.Ю. Никитина. Екатеринбург: Издат-во Урал. ун-та, 2016. </w:t>
      </w:r>
    </w:p>
    <w:p w:rsidR="00514311" w:rsidRPr="00CD6840" w:rsidRDefault="00514311" w:rsidP="00A7304B">
      <w:pPr>
        <w:pStyle w:val="ListParagraph"/>
        <w:numPr>
          <w:ilvl w:val="0"/>
          <w:numId w:val="32"/>
        </w:numPr>
        <w:tabs>
          <w:tab w:val="num" w:pos="0"/>
          <w:tab w:val="left" w:pos="993"/>
          <w:tab w:val="left" w:pos="1134"/>
        </w:tabs>
        <w:suppressAutoHyphens w:val="0"/>
        <w:ind w:left="0" w:firstLine="709"/>
        <w:jc w:val="both"/>
        <w:textAlignment w:val="baseline"/>
        <w:rPr>
          <w:color w:val="000000"/>
        </w:rPr>
      </w:pPr>
      <w:r w:rsidRPr="00CD6840">
        <w:rPr>
          <w:color w:val="000000"/>
        </w:rPr>
        <w:t>Основы бизнес-планирования.[Электронный ресурс]. – Режим доступа:</w:t>
      </w:r>
      <w:hyperlink r:id="rId35" w:history="1">
        <w:r w:rsidRPr="00CD6840">
          <w:rPr>
            <w:rStyle w:val="Hyperlink"/>
            <w:color w:val="000000"/>
            <w:u w:val="none"/>
          </w:rPr>
          <w:t>https://ivan-shamaev.ru/basics-of-business-planning-and-business-plan/</w:t>
        </w:r>
      </w:hyperlink>
    </w:p>
    <w:p w:rsidR="00514311" w:rsidRPr="00CD6840" w:rsidRDefault="00514311" w:rsidP="00A7304B">
      <w:pPr>
        <w:widowControl w:val="0"/>
        <w:tabs>
          <w:tab w:val="num" w:pos="0"/>
          <w:tab w:val="left" w:pos="993"/>
        </w:tabs>
        <w:autoSpaceDE w:val="0"/>
        <w:ind w:firstLine="709"/>
        <w:jc w:val="both"/>
        <w:rPr>
          <w:rStyle w:val="Hyperlink"/>
          <w:color w:val="000000"/>
          <w:u w:val="none"/>
        </w:rPr>
      </w:pPr>
      <w:r w:rsidRPr="00CD6840">
        <w:rPr>
          <w:color w:val="000000"/>
        </w:rPr>
        <w:t>Методика разработки бизнес-плана по стандарту UNIDO. [Электронный ресурс]. – Режим доступа:</w:t>
      </w:r>
      <w:hyperlink r:id="rId36" w:history="1">
        <w:r w:rsidRPr="00CD6840">
          <w:rPr>
            <w:rStyle w:val="Hyperlink"/>
            <w:color w:val="000000"/>
            <w:u w:val="none"/>
          </w:rPr>
          <w:t>https://hr-portal.ru/tool/metodika-razrabotki-biznes-plana-po-standartu-unido</w:t>
        </w:r>
      </w:hyperlink>
    </w:p>
    <w:p w:rsidR="00514311" w:rsidRPr="00CD6840" w:rsidRDefault="00514311" w:rsidP="00A7304B">
      <w:pPr>
        <w:widowControl w:val="0"/>
        <w:tabs>
          <w:tab w:val="num" w:pos="0"/>
          <w:tab w:val="left" w:pos="993"/>
        </w:tabs>
        <w:autoSpaceDE w:val="0"/>
        <w:ind w:firstLine="709"/>
        <w:jc w:val="both"/>
        <w:rPr>
          <w:rStyle w:val="Hyperlink"/>
          <w:color w:val="000000"/>
          <w:u w:val="none"/>
        </w:rPr>
      </w:pPr>
    </w:p>
    <w:p w:rsidR="00514311" w:rsidRPr="00CD6840" w:rsidRDefault="00514311" w:rsidP="00A7304B">
      <w:pPr>
        <w:pStyle w:val="a3"/>
        <w:widowControl w:val="0"/>
        <w:tabs>
          <w:tab w:val="num" w:pos="0"/>
          <w:tab w:val="left" w:pos="993"/>
        </w:tabs>
        <w:autoSpaceDE w:val="0"/>
        <w:spacing w:before="0" w:beforeAutospacing="0" w:after="0" w:afterAutospacing="0"/>
        <w:ind w:firstLine="709"/>
        <w:rPr>
          <w:b/>
          <w:color w:val="000000"/>
        </w:rPr>
      </w:pPr>
      <w:r w:rsidRPr="00CD6840">
        <w:rPr>
          <w:b/>
          <w:color w:val="000000"/>
        </w:rPr>
        <w:t>Задание для выполнения самостоятельной работы к семинару 6.</w:t>
      </w:r>
    </w:p>
    <w:p w:rsidR="00514311" w:rsidRPr="00CD6840" w:rsidRDefault="00514311" w:rsidP="00A7304B">
      <w:pPr>
        <w:tabs>
          <w:tab w:val="num" w:pos="0"/>
          <w:tab w:val="left" w:pos="993"/>
          <w:tab w:val="left" w:pos="1134"/>
        </w:tabs>
        <w:suppressAutoHyphens w:val="0"/>
        <w:ind w:firstLine="709"/>
        <w:jc w:val="both"/>
        <w:rPr>
          <w:b/>
          <w:i/>
          <w:color w:val="000000"/>
        </w:rPr>
      </w:pPr>
      <w:r w:rsidRPr="00CD6840">
        <w:rPr>
          <w:b/>
          <w:i/>
          <w:color w:val="000000"/>
        </w:rPr>
        <w:t>Тема: Особенности формирования бизнес плана в предпринимательстве в сфере СКС</w:t>
      </w:r>
    </w:p>
    <w:p w:rsidR="00514311" w:rsidRPr="00CD6840" w:rsidRDefault="00514311" w:rsidP="00A7304B">
      <w:pPr>
        <w:pStyle w:val="ListParagraph"/>
        <w:tabs>
          <w:tab w:val="num" w:pos="0"/>
          <w:tab w:val="left" w:pos="993"/>
          <w:tab w:val="left" w:pos="1134"/>
        </w:tabs>
        <w:suppressAutoHyphens w:val="0"/>
        <w:ind w:left="0" w:firstLine="709"/>
        <w:jc w:val="both"/>
        <w:rPr>
          <w:b/>
          <w:i/>
          <w:color w:val="000000"/>
        </w:rPr>
      </w:pPr>
    </w:p>
    <w:p w:rsidR="00514311" w:rsidRPr="00CD6840" w:rsidRDefault="00514311" w:rsidP="00A7304B">
      <w:pPr>
        <w:tabs>
          <w:tab w:val="num" w:pos="0"/>
          <w:tab w:val="left" w:pos="993"/>
          <w:tab w:val="left" w:pos="1134"/>
        </w:tabs>
        <w:suppressAutoHyphens w:val="0"/>
        <w:ind w:firstLine="709"/>
        <w:jc w:val="both"/>
        <w:rPr>
          <w:noProof/>
          <w:color w:val="000000"/>
          <w:lang w:eastAsia="ru-RU"/>
        </w:rPr>
      </w:pPr>
      <w:r w:rsidRPr="00CD6840">
        <w:rPr>
          <w:rFonts w:ascii="Calibri" w:hAnsi="Calibri"/>
          <w:noProof/>
          <w:color w:val="000000"/>
          <w:sz w:val="22"/>
          <w:lang w:eastAsia="ru-RU"/>
        </w:rPr>
        <w:t>1</w:t>
      </w:r>
      <w:r w:rsidRPr="00CD6840">
        <w:rPr>
          <w:noProof/>
          <w:color w:val="000000"/>
          <w:lang w:eastAsia="ru-RU"/>
        </w:rPr>
        <w:t xml:space="preserve"> Отечественные и зарубежные методики и стандарты разработки бизнес плана для сферы СКС</w:t>
      </w:r>
    </w:p>
    <w:p w:rsidR="00514311" w:rsidRPr="00CD6840" w:rsidRDefault="00514311" w:rsidP="00A7304B">
      <w:pPr>
        <w:pStyle w:val="ListParagraph"/>
        <w:numPr>
          <w:ilvl w:val="0"/>
          <w:numId w:val="31"/>
        </w:numPr>
        <w:tabs>
          <w:tab w:val="num" w:pos="0"/>
          <w:tab w:val="left" w:pos="993"/>
          <w:tab w:val="left" w:pos="1134"/>
        </w:tabs>
        <w:suppressAutoHyphens w:val="0"/>
        <w:ind w:left="0" w:firstLine="709"/>
        <w:jc w:val="both"/>
        <w:rPr>
          <w:noProof/>
          <w:color w:val="000000"/>
          <w:lang w:eastAsia="ru-RU"/>
        </w:rPr>
      </w:pPr>
      <w:r w:rsidRPr="00CD6840">
        <w:rPr>
          <w:noProof/>
          <w:color w:val="000000"/>
          <w:lang w:eastAsia="ru-RU"/>
        </w:rPr>
        <w:t>Последовательность разработки бизнес плана</w:t>
      </w:r>
    </w:p>
    <w:p w:rsidR="00514311" w:rsidRPr="00CD6840" w:rsidRDefault="00514311" w:rsidP="00A7304B">
      <w:pPr>
        <w:pStyle w:val="ListParagraph"/>
        <w:numPr>
          <w:ilvl w:val="0"/>
          <w:numId w:val="31"/>
        </w:numPr>
        <w:tabs>
          <w:tab w:val="num" w:pos="0"/>
          <w:tab w:val="left" w:pos="993"/>
          <w:tab w:val="left" w:pos="1134"/>
        </w:tabs>
        <w:suppressAutoHyphens w:val="0"/>
        <w:ind w:left="0" w:firstLine="709"/>
        <w:jc w:val="both"/>
        <w:rPr>
          <w:noProof/>
          <w:color w:val="000000"/>
          <w:lang w:eastAsia="ru-RU"/>
        </w:rPr>
      </w:pPr>
      <w:r w:rsidRPr="00CD6840">
        <w:rPr>
          <w:noProof/>
          <w:color w:val="000000"/>
          <w:lang w:eastAsia="ru-RU"/>
        </w:rPr>
        <w:t>Пример составления раздела  - расчет емкости рынка новой бизнес организации (на примере образования, туризма, здравоохраранеия или др. – по выбору студента)</w:t>
      </w:r>
    </w:p>
    <w:p w:rsidR="00514311" w:rsidRPr="00CD6840" w:rsidRDefault="00514311" w:rsidP="00A7304B">
      <w:pPr>
        <w:pStyle w:val="ListParagraph"/>
        <w:numPr>
          <w:ilvl w:val="0"/>
          <w:numId w:val="31"/>
        </w:numPr>
        <w:tabs>
          <w:tab w:val="num" w:pos="0"/>
          <w:tab w:val="left" w:pos="993"/>
          <w:tab w:val="left" w:pos="1134"/>
        </w:tabs>
        <w:suppressAutoHyphens w:val="0"/>
        <w:ind w:left="0" w:firstLine="709"/>
        <w:jc w:val="both"/>
        <w:rPr>
          <w:noProof/>
          <w:color w:val="000000"/>
          <w:lang w:eastAsia="ru-RU"/>
        </w:rPr>
      </w:pPr>
      <w:r w:rsidRPr="00CD6840">
        <w:rPr>
          <w:noProof/>
          <w:color w:val="000000"/>
          <w:lang w:eastAsia="ru-RU"/>
        </w:rPr>
        <w:t>Привести пример расчета калькуляции затрат и расчета себестоимости продукции/услуги (включая основные материалы, оплату услуг, производжственные расходы, фонд заработной платы)</w:t>
      </w:r>
    </w:p>
    <w:p w:rsidR="00514311" w:rsidRPr="00CD6840" w:rsidRDefault="00514311" w:rsidP="00A7304B">
      <w:pPr>
        <w:pStyle w:val="Heading1"/>
        <w:tabs>
          <w:tab w:val="clear" w:pos="432"/>
          <w:tab w:val="num" w:pos="0"/>
          <w:tab w:val="left" w:pos="993"/>
        </w:tabs>
        <w:ind w:left="0" w:firstLine="709"/>
        <w:rPr>
          <w:color w:val="000000"/>
        </w:rPr>
      </w:pPr>
    </w:p>
    <w:p w:rsidR="00514311" w:rsidRPr="00CD6840" w:rsidRDefault="00514311" w:rsidP="00A7304B">
      <w:pPr>
        <w:pStyle w:val="Heading1"/>
        <w:tabs>
          <w:tab w:val="clear" w:pos="432"/>
          <w:tab w:val="num" w:pos="0"/>
          <w:tab w:val="left" w:pos="993"/>
        </w:tabs>
        <w:ind w:left="0" w:firstLine="709"/>
        <w:rPr>
          <w:color w:val="000000"/>
        </w:rPr>
      </w:pPr>
      <w:r w:rsidRPr="00CD6840">
        <w:rPr>
          <w:color w:val="000000"/>
        </w:rPr>
        <w:t xml:space="preserve">Перечень дополнительных источников информации </w:t>
      </w:r>
    </w:p>
    <w:p w:rsidR="00514311" w:rsidRPr="00CD6840" w:rsidRDefault="00514311" w:rsidP="00A7304B">
      <w:pPr>
        <w:pStyle w:val="NormalWeb"/>
        <w:numPr>
          <w:ilvl w:val="0"/>
          <w:numId w:val="33"/>
        </w:numPr>
        <w:tabs>
          <w:tab w:val="num" w:pos="0"/>
          <w:tab w:val="left" w:pos="993"/>
        </w:tabs>
        <w:spacing w:before="0" w:beforeAutospacing="0" w:after="0" w:afterAutospacing="0"/>
        <w:ind w:left="0" w:firstLine="709"/>
        <w:contextualSpacing/>
        <w:jc w:val="both"/>
        <w:rPr>
          <w:color w:val="000000"/>
        </w:rPr>
      </w:pPr>
      <w:r w:rsidRPr="00CD6840">
        <w:rPr>
          <w:color w:val="000000"/>
        </w:rPr>
        <w:t xml:space="preserve">Бобрева К. Л. Организация коммерческой деятельности: учебник и практикум для СПО / К. Л. Бобрева, Н. Б. Цабеков, И. А. Боброва. – М.: Издательство Юрайт, – 2018. – 364 с. </w:t>
      </w:r>
    </w:p>
    <w:p w:rsidR="00514311" w:rsidRPr="00CD6840" w:rsidRDefault="00514311" w:rsidP="00A7304B">
      <w:pPr>
        <w:pStyle w:val="NormalWeb"/>
        <w:numPr>
          <w:ilvl w:val="0"/>
          <w:numId w:val="33"/>
        </w:numPr>
        <w:tabs>
          <w:tab w:val="num" w:pos="0"/>
          <w:tab w:val="left" w:pos="993"/>
        </w:tabs>
        <w:spacing w:before="0" w:beforeAutospacing="0" w:after="0" w:afterAutospacing="0"/>
        <w:ind w:left="0" w:firstLine="709"/>
        <w:contextualSpacing/>
        <w:jc w:val="both"/>
        <w:rPr>
          <w:color w:val="000000"/>
        </w:rPr>
      </w:pPr>
      <w:r w:rsidRPr="00CD6840">
        <w:rPr>
          <w:color w:val="000000"/>
          <w:shd w:val="clear" w:color="auto" w:fill="FFFFFF"/>
          <w:lang w:eastAsia="en-US"/>
        </w:rPr>
        <w:t xml:space="preserve">Василенко М. В. Экономика сферы услуг: учебник / М.В. Василенко. </w:t>
      </w:r>
      <w:r w:rsidRPr="00CD6840">
        <w:rPr>
          <w:color w:val="000000"/>
        </w:rPr>
        <w:t xml:space="preserve">– </w:t>
      </w:r>
      <w:r w:rsidRPr="00CD6840">
        <w:rPr>
          <w:color w:val="000000"/>
          <w:shd w:val="clear" w:color="auto" w:fill="FFFFFF"/>
          <w:lang w:eastAsia="en-US"/>
        </w:rPr>
        <w:t xml:space="preserve"> Москва: ИНФРА-М, </w:t>
      </w:r>
      <w:r w:rsidRPr="00CD6840">
        <w:rPr>
          <w:color w:val="000000"/>
        </w:rPr>
        <w:t xml:space="preserve">– </w:t>
      </w:r>
      <w:r w:rsidRPr="00CD6840">
        <w:rPr>
          <w:color w:val="000000"/>
          <w:shd w:val="clear" w:color="auto" w:fill="FFFFFF"/>
          <w:lang w:eastAsia="en-US"/>
        </w:rPr>
        <w:t xml:space="preserve">2020. </w:t>
      </w:r>
      <w:r w:rsidRPr="00CD6840">
        <w:rPr>
          <w:color w:val="000000"/>
        </w:rPr>
        <w:t xml:space="preserve">– </w:t>
      </w:r>
      <w:r w:rsidRPr="00CD6840">
        <w:rPr>
          <w:color w:val="000000"/>
          <w:shd w:val="clear" w:color="auto" w:fill="FFFFFF"/>
          <w:lang w:eastAsia="en-US"/>
        </w:rPr>
        <w:t>421 с.</w:t>
      </w:r>
    </w:p>
    <w:p w:rsidR="00514311" w:rsidRPr="00CD6840" w:rsidRDefault="00514311" w:rsidP="00A7304B">
      <w:pPr>
        <w:pStyle w:val="NormalWeb"/>
        <w:numPr>
          <w:ilvl w:val="0"/>
          <w:numId w:val="33"/>
        </w:numPr>
        <w:tabs>
          <w:tab w:val="num" w:pos="0"/>
          <w:tab w:val="left" w:pos="993"/>
        </w:tabs>
        <w:spacing w:before="0" w:beforeAutospacing="0" w:after="0" w:afterAutospacing="0"/>
        <w:ind w:left="0" w:firstLine="709"/>
        <w:contextualSpacing/>
        <w:jc w:val="both"/>
        <w:rPr>
          <w:color w:val="000000"/>
        </w:rPr>
      </w:pPr>
      <w:bookmarkStart w:id="19" w:name="_GoBack"/>
      <w:bookmarkEnd w:id="19"/>
      <w:r w:rsidRPr="00CD6840">
        <w:rPr>
          <w:color w:val="000000"/>
          <w:shd w:val="clear" w:color="auto" w:fill="FFFFFF"/>
        </w:rPr>
        <w:t>Филимонова Н. М. Экономика и организация малого и среднего бизнеса: Учебное пособие / Филимонова Н.М., Моргунова Н.В., Ловкова Е.С.,</w:t>
      </w:r>
      <w:r w:rsidRPr="00CD6840">
        <w:rPr>
          <w:color w:val="000000"/>
        </w:rPr>
        <w:t xml:space="preserve"> – </w:t>
      </w:r>
      <w:r w:rsidRPr="00CD6840">
        <w:rPr>
          <w:color w:val="000000"/>
          <w:shd w:val="clear" w:color="auto" w:fill="FFFFFF"/>
        </w:rPr>
        <w:t xml:space="preserve">2-е изд., доп. </w:t>
      </w:r>
      <w:r w:rsidRPr="00CD6840">
        <w:rPr>
          <w:color w:val="000000"/>
        </w:rPr>
        <w:t xml:space="preserve">– </w:t>
      </w:r>
      <w:r w:rsidRPr="00CD6840">
        <w:rPr>
          <w:color w:val="000000"/>
          <w:shd w:val="clear" w:color="auto" w:fill="FFFFFF"/>
        </w:rPr>
        <w:t xml:space="preserve">М.: НИЦ ИНФРА-М, </w:t>
      </w:r>
      <w:r w:rsidRPr="00CD6840">
        <w:rPr>
          <w:color w:val="000000"/>
        </w:rPr>
        <w:t>–</w:t>
      </w:r>
      <w:r w:rsidRPr="00CD6840">
        <w:rPr>
          <w:color w:val="000000"/>
          <w:shd w:val="clear" w:color="auto" w:fill="FFFFFF"/>
        </w:rPr>
        <w:t xml:space="preserve">2020. </w:t>
      </w:r>
      <w:r w:rsidRPr="00CD6840">
        <w:rPr>
          <w:color w:val="000000"/>
        </w:rPr>
        <w:t xml:space="preserve">– </w:t>
      </w:r>
      <w:r w:rsidRPr="00CD6840">
        <w:rPr>
          <w:color w:val="000000"/>
          <w:shd w:val="clear" w:color="auto" w:fill="FFFFFF"/>
        </w:rPr>
        <w:t xml:space="preserve"> 222 с.</w:t>
      </w:r>
    </w:p>
    <w:p w:rsidR="00514311" w:rsidRPr="00CD6840" w:rsidRDefault="00514311" w:rsidP="00A7304B">
      <w:pPr>
        <w:pStyle w:val="NormalWeb"/>
        <w:numPr>
          <w:ilvl w:val="0"/>
          <w:numId w:val="33"/>
        </w:numPr>
        <w:tabs>
          <w:tab w:val="num" w:pos="0"/>
          <w:tab w:val="left" w:pos="993"/>
        </w:tabs>
        <w:spacing w:before="0" w:beforeAutospacing="0" w:after="0" w:afterAutospacing="0"/>
        <w:ind w:left="0" w:firstLine="709"/>
        <w:contextualSpacing/>
        <w:jc w:val="both"/>
        <w:rPr>
          <w:color w:val="000000"/>
        </w:rPr>
      </w:pPr>
      <w:r w:rsidRPr="00CD6840">
        <w:rPr>
          <w:color w:val="000000"/>
          <w:shd w:val="clear" w:color="auto" w:fill="FFFFFF"/>
        </w:rPr>
        <w:t xml:space="preserve">Широков Б.М. Малый бизнес. Финансовая среда предпринимательства / Б.М. Широков. </w:t>
      </w:r>
      <w:r w:rsidRPr="00CD6840">
        <w:rPr>
          <w:color w:val="000000"/>
        </w:rPr>
        <w:t xml:space="preserve">– </w:t>
      </w:r>
      <w:r w:rsidRPr="00CD6840">
        <w:rPr>
          <w:color w:val="000000"/>
          <w:shd w:val="clear" w:color="auto" w:fill="FFFFFF"/>
        </w:rPr>
        <w:t xml:space="preserve">М.: Финансы и статистика, 201. </w:t>
      </w:r>
      <w:r w:rsidRPr="00CD6840">
        <w:rPr>
          <w:color w:val="000000"/>
        </w:rPr>
        <w:t xml:space="preserve">– </w:t>
      </w:r>
      <w:r w:rsidRPr="00CD6840">
        <w:rPr>
          <w:color w:val="000000"/>
          <w:shd w:val="clear" w:color="auto" w:fill="FFFFFF"/>
        </w:rPr>
        <w:t xml:space="preserve"> 496 c.</w:t>
      </w:r>
    </w:p>
    <w:p w:rsidR="00514311" w:rsidRPr="009D3EB0" w:rsidRDefault="00514311" w:rsidP="00590382">
      <w:pPr>
        <w:tabs>
          <w:tab w:val="num" w:pos="0"/>
        </w:tabs>
        <w:jc w:val="both"/>
      </w:pPr>
      <w:r w:rsidRPr="009D3EB0">
        <w:t xml:space="preserve">       </w:t>
      </w:r>
      <w:r w:rsidRPr="009D3EB0">
        <w:rPr>
          <w:b/>
        </w:rPr>
        <w:t>Критерии оценки</w:t>
      </w:r>
      <w:r w:rsidRPr="009D3EB0">
        <w:t xml:space="preserve"> работ: содержание, неформальный подход к теме, самостоятельность мышления, кругозор, убедительность аргументации, грамотность, оформление работы.</w:t>
      </w:r>
    </w:p>
    <w:p w:rsidR="00514311" w:rsidRPr="00BC5A5D" w:rsidRDefault="00514311" w:rsidP="00590382">
      <w:pPr>
        <w:pStyle w:val="ListParagraph"/>
        <w:tabs>
          <w:tab w:val="num" w:pos="0"/>
          <w:tab w:val="left" w:pos="993"/>
          <w:tab w:val="left" w:pos="1134"/>
        </w:tabs>
        <w:suppressAutoHyphens w:val="0"/>
        <w:ind w:left="0" w:firstLine="709"/>
        <w:jc w:val="both"/>
        <w:rPr>
          <w:b/>
          <w:i/>
          <w:noProof/>
          <w:lang w:eastAsia="ru-RU"/>
        </w:rPr>
      </w:pPr>
      <w:r w:rsidRPr="00BC5A5D">
        <w:rPr>
          <w:b/>
          <w:i/>
          <w:noProof/>
          <w:lang w:eastAsia="ru-RU"/>
        </w:rPr>
        <w:t>Процедура оценивания</w:t>
      </w:r>
    </w:p>
    <w:p w:rsidR="00514311" w:rsidRPr="009D3EB0" w:rsidRDefault="00514311" w:rsidP="00590382">
      <w:pPr>
        <w:jc w:val="both"/>
      </w:pPr>
      <w:r w:rsidRPr="009D3EB0">
        <w:t>1.Оценка «отлично» выставляется студенту,  если студент по</w:t>
      </w:r>
      <w:r>
        <w:t>дготовил задание, содержащее</w:t>
      </w:r>
      <w:r w:rsidRPr="009D3EB0">
        <w:t xml:space="preserve"> все необходимые для обсуждения данные и в  логической последовательности прокомментировал представленный материал; смог ответить на все уточняющие и дополнительные вопросы преподавателя и студентов, аргументируя свою точку зрения.</w:t>
      </w:r>
    </w:p>
    <w:p w:rsidR="00514311" w:rsidRPr="009D3EB0" w:rsidRDefault="00514311" w:rsidP="00590382">
      <w:pPr>
        <w:jc w:val="both"/>
      </w:pPr>
      <w:r w:rsidRPr="009D3EB0">
        <w:t>2.Оценка «хорошо» выставляется студенту,  если студент по</w:t>
      </w:r>
      <w:r>
        <w:t>дготовил задание, содержащее</w:t>
      </w:r>
      <w:r w:rsidRPr="009D3EB0">
        <w:t xml:space="preserve"> все необходимые для обсуждения данные и в  логической последовательности прокомментировал представленный материал; но не смог ответить на все уточняющие и дополнительные вопросы преподавателя и студентов, аргументируя свою точку зрения.</w:t>
      </w:r>
    </w:p>
    <w:p w:rsidR="00514311" w:rsidRPr="009D3EB0" w:rsidRDefault="00514311" w:rsidP="00590382">
      <w:pPr>
        <w:jc w:val="both"/>
      </w:pPr>
      <w:r w:rsidRPr="009D3EB0">
        <w:t>3.Оценка «удовлетворительно» выставляется студенту,  если студент по</w:t>
      </w:r>
      <w:r>
        <w:t>дготовил задание, не содержащее</w:t>
      </w:r>
      <w:r w:rsidRPr="009D3EB0">
        <w:t xml:space="preserve"> все необходимые для обсуждения данные и  не смог ответить на все уточняющие и дополнительные вопросы преподавателя и студентов.</w:t>
      </w:r>
    </w:p>
    <w:p w:rsidR="00514311" w:rsidRPr="009D3EB0" w:rsidRDefault="00514311" w:rsidP="00590382">
      <w:pPr>
        <w:jc w:val="both"/>
      </w:pPr>
      <w:r w:rsidRPr="009D3EB0">
        <w:t>4.Оценка «неудовлетворительно» выставляется ст</w:t>
      </w:r>
      <w:r>
        <w:t>уденту в случае отсутствия выполненного задания</w:t>
      </w:r>
      <w:r w:rsidRPr="009D3EB0">
        <w:t>.</w:t>
      </w:r>
    </w:p>
    <w:p w:rsidR="00514311" w:rsidRPr="00FC3415" w:rsidRDefault="00514311" w:rsidP="00A16467">
      <w:pPr>
        <w:jc w:val="center"/>
        <w:rPr>
          <w:b/>
          <w:sz w:val="28"/>
          <w:szCs w:val="28"/>
        </w:rPr>
      </w:pPr>
      <w:r w:rsidRPr="00FC3415">
        <w:rPr>
          <w:b/>
          <w:sz w:val="28"/>
          <w:szCs w:val="28"/>
        </w:rPr>
        <w:t>Круглый стол</w:t>
      </w:r>
    </w:p>
    <w:p w:rsidR="00514311" w:rsidRPr="00FC3415" w:rsidRDefault="00514311" w:rsidP="00A16467">
      <w:pPr>
        <w:jc w:val="center"/>
      </w:pPr>
      <w:r>
        <w:t>(к семинару № 5</w:t>
      </w:r>
      <w:r w:rsidRPr="00FC3415">
        <w:t>)</w:t>
      </w:r>
    </w:p>
    <w:p w:rsidR="00514311" w:rsidRDefault="00514311" w:rsidP="00F866A7">
      <w:pPr>
        <w:ind w:firstLine="709"/>
        <w:jc w:val="both"/>
      </w:pPr>
      <w:r>
        <w:rPr>
          <w:b/>
          <w:i/>
        </w:rPr>
        <w:t xml:space="preserve">Тема: </w:t>
      </w:r>
      <w:r>
        <w:rPr>
          <w:b/>
        </w:rPr>
        <w:t>Понятие цифровой экономики и ее влияние на развитие предпринимательства</w:t>
      </w:r>
    </w:p>
    <w:p w:rsidR="00514311" w:rsidRDefault="00514311" w:rsidP="00F866A7">
      <w:pPr>
        <w:ind w:firstLine="709"/>
        <w:jc w:val="both"/>
        <w:rPr>
          <w:b/>
        </w:rPr>
      </w:pPr>
      <w:r>
        <w:rPr>
          <w:b/>
        </w:rPr>
        <w:t xml:space="preserve">Цель: </w:t>
      </w:r>
      <w:r>
        <w:t>выявить положительные и негативные факторы цифровой экономики в различных сферах предпринимательской деятельности.</w:t>
      </w:r>
    </w:p>
    <w:p w:rsidR="00514311" w:rsidRDefault="00514311" w:rsidP="00F866A7">
      <w:pPr>
        <w:tabs>
          <w:tab w:val="left" w:pos="993"/>
          <w:tab w:val="left" w:pos="1134"/>
        </w:tabs>
        <w:suppressAutoHyphens w:val="0"/>
        <w:ind w:firstLine="709"/>
        <w:rPr>
          <w:b/>
          <w:i/>
        </w:rPr>
      </w:pPr>
      <w:r w:rsidRPr="00454813">
        <w:rPr>
          <w:b/>
          <w:i/>
        </w:rPr>
        <w:t>Темы для индивидуальных сообщений:</w:t>
      </w:r>
    </w:p>
    <w:p w:rsidR="00514311" w:rsidRPr="00454813" w:rsidRDefault="00514311" w:rsidP="00F866A7">
      <w:pPr>
        <w:tabs>
          <w:tab w:val="left" w:pos="993"/>
          <w:tab w:val="left" w:pos="1134"/>
        </w:tabs>
        <w:suppressAutoHyphens w:val="0"/>
        <w:ind w:firstLine="709"/>
        <w:rPr>
          <w:b/>
          <w:i/>
        </w:rPr>
      </w:pPr>
    </w:p>
    <w:p w:rsidR="00514311" w:rsidRDefault="00514311" w:rsidP="00F866A7">
      <w:pPr>
        <w:tabs>
          <w:tab w:val="left" w:pos="993"/>
          <w:tab w:val="left" w:pos="1134"/>
        </w:tabs>
        <w:suppressAutoHyphens w:val="0"/>
        <w:ind w:firstLine="709"/>
      </w:pPr>
      <w:r>
        <w:t>1.Цифровые продукты и услуги в современном мире (информационные сервисы, онлайн-продажи, электронное образование и другое)</w:t>
      </w:r>
    </w:p>
    <w:p w:rsidR="00514311" w:rsidRDefault="00514311" w:rsidP="00F866A7">
      <w:pPr>
        <w:tabs>
          <w:tab w:val="left" w:pos="993"/>
          <w:tab w:val="left" w:pos="1134"/>
        </w:tabs>
        <w:suppressAutoHyphens w:val="0"/>
        <w:ind w:firstLine="709"/>
      </w:pPr>
      <w:r>
        <w:t>2. Цифровые продукты в маркетинге</w:t>
      </w:r>
    </w:p>
    <w:p w:rsidR="00514311" w:rsidRDefault="00514311" w:rsidP="00F866A7">
      <w:pPr>
        <w:tabs>
          <w:tab w:val="left" w:pos="993"/>
          <w:tab w:val="left" w:pos="1134"/>
        </w:tabs>
        <w:suppressAutoHyphens w:val="0"/>
        <w:ind w:firstLine="709"/>
      </w:pPr>
      <w:r>
        <w:t>3.Цифровые программы в бухгалтерских проектах</w:t>
      </w:r>
    </w:p>
    <w:p w:rsidR="00514311" w:rsidRDefault="00514311" w:rsidP="00F866A7">
      <w:pPr>
        <w:tabs>
          <w:tab w:val="left" w:pos="993"/>
          <w:tab w:val="left" w:pos="1134"/>
        </w:tabs>
        <w:suppressAutoHyphens w:val="0"/>
        <w:ind w:firstLine="709"/>
      </w:pPr>
      <w:r>
        <w:t>4</w:t>
      </w:r>
      <w:r>
        <w:rPr>
          <w:lang w:val="en-US"/>
        </w:rPr>
        <w:t>IT</w:t>
      </w:r>
      <w:r>
        <w:t>технологии в  СМИ  (ТВ, радиовещание, коммуникационная сфера)</w:t>
      </w:r>
    </w:p>
    <w:p w:rsidR="00514311" w:rsidRDefault="00514311" w:rsidP="00F866A7">
      <w:pPr>
        <w:ind w:firstLine="709"/>
        <w:jc w:val="both"/>
      </w:pPr>
      <w:r>
        <w:t>5.Цифровая экономика и в строительном бизнесе.</w:t>
      </w:r>
    </w:p>
    <w:p w:rsidR="00514311" w:rsidRDefault="00514311" w:rsidP="00F866A7">
      <w:pPr>
        <w:tabs>
          <w:tab w:val="left" w:pos="993"/>
          <w:tab w:val="left" w:pos="1134"/>
        </w:tabs>
        <w:suppressAutoHyphens w:val="0"/>
        <w:ind w:firstLine="709"/>
      </w:pPr>
      <w:r>
        <w:t>6.Динамика развития цифровой экономики в России.</w:t>
      </w:r>
    </w:p>
    <w:p w:rsidR="00514311" w:rsidRDefault="00514311" w:rsidP="00F866A7">
      <w:pPr>
        <w:tabs>
          <w:tab w:val="left" w:pos="993"/>
          <w:tab w:val="left" w:pos="1134"/>
        </w:tabs>
        <w:suppressAutoHyphens w:val="0"/>
        <w:ind w:firstLine="709"/>
      </w:pPr>
      <w:r>
        <w:t>7</w:t>
      </w:r>
      <w:r w:rsidRPr="00872542">
        <w:t>. Четыре основных составляющих цифровой экономики</w:t>
      </w:r>
    </w:p>
    <w:p w:rsidR="00514311" w:rsidRPr="00866983" w:rsidRDefault="00514311" w:rsidP="00F866A7">
      <w:pPr>
        <w:tabs>
          <w:tab w:val="left" w:pos="993"/>
          <w:tab w:val="left" w:pos="1134"/>
        </w:tabs>
        <w:suppressAutoHyphens w:val="0"/>
        <w:ind w:firstLine="709"/>
        <w:rPr>
          <w:b/>
          <w:i/>
        </w:rPr>
      </w:pPr>
      <w:r w:rsidRPr="00866983">
        <w:rPr>
          <w:b/>
          <w:i/>
        </w:rPr>
        <w:t>Выводы по теме и дискуссия.</w:t>
      </w:r>
    </w:p>
    <w:p w:rsidR="00514311" w:rsidRDefault="00514311" w:rsidP="00F866A7">
      <w:pPr>
        <w:ind w:firstLine="709"/>
        <w:jc w:val="both"/>
        <w:rPr>
          <w:b/>
        </w:rPr>
      </w:pPr>
    </w:p>
    <w:p w:rsidR="00514311" w:rsidRDefault="00514311" w:rsidP="00F866A7">
      <w:pPr>
        <w:ind w:firstLine="709"/>
        <w:jc w:val="both"/>
        <w:rPr>
          <w:b/>
        </w:rPr>
      </w:pPr>
      <w:r>
        <w:rPr>
          <w:b/>
        </w:rPr>
        <w:t>Перечень дополнительных источников информации для подготовки:</w:t>
      </w:r>
    </w:p>
    <w:p w:rsidR="00514311" w:rsidRDefault="00514311" w:rsidP="00F866A7">
      <w:pPr>
        <w:numPr>
          <w:ilvl w:val="0"/>
          <w:numId w:val="34"/>
        </w:numPr>
        <w:tabs>
          <w:tab w:val="left" w:pos="993"/>
          <w:tab w:val="left" w:pos="1134"/>
        </w:tabs>
        <w:suppressAutoHyphens w:val="0"/>
        <w:ind w:left="0" w:firstLine="709"/>
        <w:jc w:val="both"/>
      </w:pPr>
      <w:r>
        <w:t>Буров В.Ю., Капитова Н.В. и др. О роли малого предпринимательства и образования в развитии цифровой экономики// Фундаментальные исследования, 2018 - №4, с.44-49</w:t>
      </w:r>
    </w:p>
    <w:p w:rsidR="00514311" w:rsidRDefault="00514311" w:rsidP="00F866A7">
      <w:pPr>
        <w:numPr>
          <w:ilvl w:val="0"/>
          <w:numId w:val="34"/>
        </w:numPr>
        <w:tabs>
          <w:tab w:val="left" w:pos="993"/>
          <w:tab w:val="left" w:pos="1134"/>
        </w:tabs>
        <w:suppressAutoHyphens w:val="0"/>
        <w:ind w:left="0" w:firstLine="709"/>
        <w:jc w:val="both"/>
      </w:pPr>
      <w:r>
        <w:t>Бухт Р., Хикс Р. Определение, концепция и измерение цифровой экономики// Вестник международных организаций, Т.13, № 2  (на русском и англ. яз.). 2018.</w:t>
      </w:r>
    </w:p>
    <w:p w:rsidR="00514311" w:rsidRDefault="00514311" w:rsidP="00F866A7">
      <w:pPr>
        <w:pStyle w:val="ListParagraph"/>
        <w:numPr>
          <w:ilvl w:val="0"/>
          <w:numId w:val="34"/>
        </w:numPr>
        <w:tabs>
          <w:tab w:val="left" w:pos="993"/>
        </w:tabs>
        <w:suppressAutoHyphens w:val="0"/>
        <w:ind w:left="0" w:firstLine="709"/>
        <w:jc w:val="both"/>
      </w:pPr>
      <w:r>
        <w:t>Капранова Л.Д. Цифровая экономика в России: состояние и перспективы развития// Экономика. Налоги. Право, 2018, №2.</w:t>
      </w:r>
    </w:p>
    <w:p w:rsidR="00514311" w:rsidRDefault="00514311" w:rsidP="00F866A7">
      <w:pPr>
        <w:numPr>
          <w:ilvl w:val="0"/>
          <w:numId w:val="34"/>
        </w:numPr>
        <w:tabs>
          <w:tab w:val="left" w:pos="993"/>
          <w:tab w:val="left" w:pos="1134"/>
        </w:tabs>
        <w:suppressAutoHyphens w:val="0"/>
        <w:ind w:left="0" w:firstLine="709"/>
        <w:jc w:val="both"/>
      </w:pPr>
      <w:r>
        <w:t>Катасов В. Цифровые финансы, М.; Эксмо,2019г.</w:t>
      </w:r>
    </w:p>
    <w:p w:rsidR="00514311" w:rsidRDefault="00514311" w:rsidP="00F866A7">
      <w:pPr>
        <w:pStyle w:val="ListParagraph"/>
        <w:numPr>
          <w:ilvl w:val="0"/>
          <w:numId w:val="34"/>
        </w:numPr>
        <w:tabs>
          <w:tab w:val="left" w:pos="993"/>
        </w:tabs>
        <w:suppressAutoHyphens w:val="0"/>
        <w:ind w:left="0" w:firstLine="709"/>
        <w:jc w:val="both"/>
      </w:pPr>
      <w:r>
        <w:t>Что такое цифровая экономика? Тренды, компетенции, измерения. Ч-80 /Текст/ Доклад к ХХ научной конференции по проблемам развития экономики и общества. Москва, 9-12 апреля 2019 г. //Г.И. Абарахманова, К.О. Вишневский, Л.М. Гохберг и др.// Нац. исследования Ун-та «Высшая школа экономики». – М. Изд. Дом «Высшей школы экономики», 2019.</w:t>
      </w:r>
    </w:p>
    <w:p w:rsidR="00514311" w:rsidRPr="009D3EB0" w:rsidRDefault="00514311" w:rsidP="00590382">
      <w:pPr>
        <w:rPr>
          <w:b/>
        </w:rPr>
      </w:pPr>
      <w:r>
        <w:rPr>
          <w:b/>
        </w:rPr>
        <w:t xml:space="preserve">          </w:t>
      </w:r>
      <w:r w:rsidRPr="009D3EB0">
        <w:rPr>
          <w:b/>
        </w:rPr>
        <w:t>Критерии оценки.</w:t>
      </w:r>
    </w:p>
    <w:p w:rsidR="00514311" w:rsidRPr="009D3EB0" w:rsidRDefault="00514311" w:rsidP="00590382">
      <w:pPr>
        <w:jc w:val="both"/>
      </w:pPr>
      <w:r w:rsidRPr="009D3EB0">
        <w:t>1.Оценка «отлично» выставляется студенту,  если студент подготовил сообщение (презентацию), содержащую все необходимые для обсуждения данные и в  логической последовательности прокомментировал представленный материал; смог ответить на все уточняющие и дополнительные вопросы преподавателя и студентов, аргументируя свою точку зрения.</w:t>
      </w:r>
    </w:p>
    <w:p w:rsidR="00514311" w:rsidRPr="009D3EB0" w:rsidRDefault="00514311" w:rsidP="00590382">
      <w:pPr>
        <w:jc w:val="both"/>
      </w:pPr>
      <w:r w:rsidRPr="009D3EB0">
        <w:t>2.Оценка «хорошо» выставляется студенту,  если студент подготовил сообщение (презентацию), содержащую все необходимые для обсуждения данные и в  логической последовательности прокомментировал представленный материал; но не смог ответить на все уточняющие и дополнительные вопросы преподавателя и студентов, аргументируя свою точку зрения.</w:t>
      </w:r>
    </w:p>
    <w:p w:rsidR="00514311" w:rsidRPr="009D3EB0" w:rsidRDefault="00514311" w:rsidP="00590382">
      <w:pPr>
        <w:jc w:val="both"/>
      </w:pPr>
      <w:r w:rsidRPr="009D3EB0">
        <w:t>3.Оценка «удовлетворительно» выставляется студенту,  если студент подготовил сообщение (презентацию), не содержащую все необходимые для обсуждения данные и  не смог ответить на все уточняющие и дополнительные вопросы преподавателя и студентов.</w:t>
      </w:r>
    </w:p>
    <w:p w:rsidR="00514311" w:rsidRPr="009D3EB0" w:rsidRDefault="00514311" w:rsidP="00590382">
      <w:pPr>
        <w:jc w:val="both"/>
      </w:pPr>
      <w:r w:rsidRPr="009D3EB0">
        <w:t>4.Оценка «неудовлетворительно» выставляется студенту в случае отсутствия материала для презентации (сообщения) и пассивного отношения к обсуждению дискуссионной проблемы.</w:t>
      </w:r>
    </w:p>
    <w:p w:rsidR="00514311" w:rsidRDefault="00514311" w:rsidP="00F866A7">
      <w:pPr>
        <w:ind w:firstLine="709"/>
        <w:jc w:val="both"/>
        <w:rPr>
          <w:b/>
        </w:rPr>
      </w:pPr>
    </w:p>
    <w:p w:rsidR="00514311" w:rsidRDefault="00514311" w:rsidP="00093C11">
      <w:pPr>
        <w:jc w:val="center"/>
        <w:rPr>
          <w:b/>
          <w:sz w:val="28"/>
          <w:szCs w:val="28"/>
        </w:rPr>
      </w:pPr>
      <w:r w:rsidRPr="004B26E1">
        <w:rPr>
          <w:b/>
          <w:sz w:val="28"/>
          <w:szCs w:val="28"/>
        </w:rPr>
        <w:t>Кейс-задание</w:t>
      </w:r>
    </w:p>
    <w:p w:rsidR="00514311" w:rsidRDefault="00514311" w:rsidP="00093C11">
      <w:pPr>
        <w:jc w:val="center"/>
      </w:pPr>
      <w:r w:rsidRPr="00F23606">
        <w:t>(к семинару №3)</w:t>
      </w:r>
    </w:p>
    <w:p w:rsidR="00514311" w:rsidRPr="00F23606" w:rsidRDefault="00514311" w:rsidP="00093C11">
      <w:pPr>
        <w:jc w:val="center"/>
      </w:pPr>
    </w:p>
    <w:p w:rsidR="00514311" w:rsidRPr="004B26E1" w:rsidRDefault="00514311" w:rsidP="00093C11">
      <w:pPr>
        <w:rPr>
          <w:b/>
        </w:rPr>
      </w:pPr>
      <w:r w:rsidRPr="004B26E1">
        <w:rPr>
          <w:b/>
        </w:rPr>
        <w:t xml:space="preserve">Тема: Признаки </w:t>
      </w:r>
      <w:r>
        <w:rPr>
          <w:b/>
        </w:rPr>
        <w:t xml:space="preserve">и виды </w:t>
      </w:r>
      <w:r w:rsidRPr="004B26E1">
        <w:rPr>
          <w:b/>
        </w:rPr>
        <w:t>предпринимательской деятельности</w:t>
      </w:r>
    </w:p>
    <w:p w:rsidR="00514311" w:rsidRDefault="00514311" w:rsidP="00093C11">
      <w:pPr>
        <w:ind w:firstLine="709"/>
        <w:jc w:val="center"/>
        <w:rPr>
          <w:b/>
          <w:i/>
        </w:rPr>
      </w:pPr>
    </w:p>
    <w:p w:rsidR="00514311" w:rsidRPr="004B26E1" w:rsidRDefault="00514311" w:rsidP="00093C11">
      <w:pPr>
        <w:ind w:firstLine="709"/>
        <w:jc w:val="center"/>
        <w:rPr>
          <w:b/>
          <w:i/>
        </w:rPr>
      </w:pPr>
      <w:r w:rsidRPr="004B26E1">
        <w:rPr>
          <w:b/>
          <w:i/>
        </w:rPr>
        <w:t>Структура кейса</w:t>
      </w:r>
    </w:p>
    <w:p w:rsidR="00514311" w:rsidRDefault="00514311" w:rsidP="00093C11">
      <w:pPr>
        <w:ind w:firstLine="709"/>
        <w:jc w:val="both"/>
      </w:pPr>
      <w:r w:rsidRPr="004B26E1">
        <w:rPr>
          <w:b/>
        </w:rPr>
        <w:t>Цель</w:t>
      </w:r>
      <w:r w:rsidRPr="0096605A">
        <w:t xml:space="preserve"> кейс –задания: дать практические навыки по применению классификации предпринимательства и </w:t>
      </w:r>
      <w:r>
        <w:t>развить умения</w:t>
      </w:r>
      <w:r w:rsidRPr="0096605A">
        <w:t xml:space="preserve"> определять тип конкре</w:t>
      </w:r>
      <w:r>
        <w:t>тного предприятия (организации)</w:t>
      </w:r>
      <w:r w:rsidRPr="0096605A">
        <w:t xml:space="preserve"> по различным признакам</w:t>
      </w:r>
      <w:r>
        <w:t>.</w:t>
      </w:r>
    </w:p>
    <w:p w:rsidR="00514311" w:rsidRDefault="00514311" w:rsidP="00093C11">
      <w:pPr>
        <w:ind w:firstLine="709"/>
        <w:jc w:val="both"/>
      </w:pPr>
      <w:r w:rsidRPr="00A35D1E">
        <w:rPr>
          <w:color w:val="000000"/>
        </w:rPr>
        <w:t xml:space="preserve">Предпринимательская деятельность очень обширна и имеет множество видов.  Все они объединены в определённые группы – называемые классификациями и, представленные ниже их краткие характеристики, позволят студентам выполнить основное практическое задание. </w:t>
      </w:r>
    </w:p>
    <w:p w:rsidR="00514311" w:rsidRPr="0096605A" w:rsidRDefault="00514311" w:rsidP="00093C11">
      <w:pPr>
        <w:ind w:firstLine="709"/>
        <w:jc w:val="both"/>
      </w:pPr>
      <w:r w:rsidRPr="004B26E1">
        <w:rPr>
          <w:b/>
        </w:rPr>
        <w:t>Задачи</w:t>
      </w:r>
      <w:r w:rsidRPr="0096605A">
        <w:t xml:space="preserve"> кейс-задания: </w:t>
      </w:r>
    </w:p>
    <w:p w:rsidR="00514311" w:rsidRPr="004B26E1" w:rsidRDefault="00514311" w:rsidP="00093C11">
      <w:pPr>
        <w:pStyle w:val="ListParagraph"/>
        <w:numPr>
          <w:ilvl w:val="0"/>
          <w:numId w:val="35"/>
        </w:numPr>
        <w:suppressAutoHyphens w:val="0"/>
        <w:ind w:left="0" w:firstLine="709"/>
        <w:jc w:val="both"/>
        <w:rPr>
          <w:i/>
        </w:rPr>
      </w:pPr>
      <w:r w:rsidRPr="004B26E1">
        <w:rPr>
          <w:i/>
        </w:rPr>
        <w:t xml:space="preserve">Формирование у студентов общих сведений о предпринимательстве, </w:t>
      </w:r>
      <w:r>
        <w:rPr>
          <w:i/>
        </w:rPr>
        <w:t xml:space="preserve">видах, </w:t>
      </w:r>
      <w:r w:rsidRPr="004B26E1">
        <w:rPr>
          <w:i/>
        </w:rPr>
        <w:t>структуре, признаках, цели и задачах</w:t>
      </w:r>
      <w:r>
        <w:rPr>
          <w:i/>
        </w:rPr>
        <w:t>.</w:t>
      </w:r>
    </w:p>
    <w:p w:rsidR="00514311" w:rsidRDefault="00514311" w:rsidP="00093C11">
      <w:pPr>
        <w:pStyle w:val="ListParagraph"/>
        <w:numPr>
          <w:ilvl w:val="0"/>
          <w:numId w:val="35"/>
        </w:numPr>
        <w:suppressAutoHyphens w:val="0"/>
        <w:ind w:left="0" w:firstLine="709"/>
        <w:jc w:val="both"/>
        <w:rPr>
          <w:i/>
        </w:rPr>
      </w:pPr>
      <w:r>
        <w:rPr>
          <w:i/>
        </w:rPr>
        <w:t>Формирование у студентов практических умений м навыков по сбору исходных данных, необходимых для выполнения практического задания.</w:t>
      </w:r>
    </w:p>
    <w:p w:rsidR="00514311" w:rsidRPr="00A35D1E" w:rsidRDefault="00514311" w:rsidP="00093C11">
      <w:pPr>
        <w:pStyle w:val="ListParagraph"/>
        <w:numPr>
          <w:ilvl w:val="0"/>
          <w:numId w:val="35"/>
        </w:numPr>
        <w:suppressAutoHyphens w:val="0"/>
        <w:ind w:left="0" w:firstLine="709"/>
        <w:jc w:val="both"/>
        <w:rPr>
          <w:i/>
          <w:color w:val="3071C3"/>
        </w:rPr>
      </w:pPr>
      <w:r w:rsidRPr="004E516C">
        <w:rPr>
          <w:i/>
        </w:rPr>
        <w:t>Формирование у</w:t>
      </w:r>
      <w:r>
        <w:rPr>
          <w:i/>
        </w:rPr>
        <w:t xml:space="preserve"> студентов практических умений и</w:t>
      </w:r>
      <w:r w:rsidRPr="004E516C">
        <w:rPr>
          <w:i/>
        </w:rPr>
        <w:t xml:space="preserve"> навыков </w:t>
      </w:r>
      <w:r>
        <w:rPr>
          <w:i/>
        </w:rPr>
        <w:t>по выявлению особенностей ведения бизнеса в различных коммерческих структурах, в соответствии с классификацией предпринимательской деятельности по видам и признакам.</w:t>
      </w:r>
    </w:p>
    <w:p w:rsidR="00514311" w:rsidRPr="00A35D1E" w:rsidRDefault="00514311" w:rsidP="00093C11">
      <w:pPr>
        <w:pStyle w:val="ListParagraph"/>
        <w:ind w:left="0" w:firstLine="709"/>
        <w:jc w:val="both"/>
        <w:rPr>
          <w:i/>
          <w:color w:val="3071C3"/>
        </w:rPr>
      </w:pPr>
    </w:p>
    <w:p w:rsidR="00514311" w:rsidRPr="000B022E" w:rsidRDefault="00514311" w:rsidP="00093C11">
      <w:pPr>
        <w:pStyle w:val="ListParagraph"/>
        <w:ind w:left="0" w:firstLine="709"/>
        <w:rPr>
          <w:b/>
          <w:i/>
        </w:rPr>
      </w:pPr>
      <w:r w:rsidRPr="000B022E">
        <w:rPr>
          <w:b/>
          <w:i/>
        </w:rPr>
        <w:t xml:space="preserve">Введение </w:t>
      </w:r>
    </w:p>
    <w:p w:rsidR="00514311" w:rsidRPr="00A35D1E" w:rsidRDefault="00514311" w:rsidP="00093C11">
      <w:pPr>
        <w:ind w:firstLine="709"/>
        <w:rPr>
          <w:color w:val="000000"/>
        </w:rPr>
      </w:pPr>
      <w:r w:rsidRPr="00A35D1E">
        <w:rPr>
          <w:color w:val="000000"/>
        </w:rPr>
        <w:t>Предпринимательство на Руси возникло еще в древние времена, а после 1991 года бизнес или коммерческая деятельность в Российской Федерации стали естественной и составной частью экономики.</w:t>
      </w:r>
    </w:p>
    <w:p w:rsidR="00514311" w:rsidRPr="00A35D1E" w:rsidRDefault="00514311" w:rsidP="00093C11">
      <w:pPr>
        <w:ind w:firstLine="709"/>
        <w:jc w:val="both"/>
        <w:rPr>
          <w:color w:val="000000"/>
        </w:rPr>
      </w:pPr>
      <w:r w:rsidRPr="00A35D1E">
        <w:rPr>
          <w:color w:val="000000"/>
        </w:rPr>
        <w:t>Предпринимательская деятельность – это самостоятельная, инициативная деятельность граждан, направленная на получение прибыли или личного дохода и осуществление от своего имени на свой риск и под свою имущественную ответственность или от имени и под имущественную ответственность юридического лица (предприятия), деятельность направлена на систематическое получение прибыли от пользования имуществом.</w:t>
      </w:r>
    </w:p>
    <w:p w:rsidR="00514311" w:rsidRPr="00A35D1E" w:rsidRDefault="00514311" w:rsidP="00093C11">
      <w:pPr>
        <w:ind w:firstLine="709"/>
        <w:jc w:val="both"/>
        <w:rPr>
          <w:color w:val="000000"/>
        </w:rPr>
      </w:pPr>
      <w:r w:rsidRPr="00A35D1E">
        <w:rPr>
          <w:color w:val="000000"/>
        </w:rPr>
        <w:t xml:space="preserve">Основная цель – производство и предложение рынку такого товара/услуги, на которые имеется спрос и который приносит прибыль. </w:t>
      </w:r>
    </w:p>
    <w:p w:rsidR="00514311" w:rsidRPr="00A35D1E" w:rsidRDefault="00514311" w:rsidP="00093C11">
      <w:pPr>
        <w:ind w:firstLine="709"/>
        <w:jc w:val="both"/>
        <w:rPr>
          <w:b/>
          <w:i/>
          <w:color w:val="000000"/>
        </w:rPr>
      </w:pPr>
      <w:r w:rsidRPr="00A35D1E">
        <w:rPr>
          <w:b/>
          <w:i/>
          <w:color w:val="000000"/>
        </w:rPr>
        <w:t>Признаки предпринимательской деятельности:</w:t>
      </w:r>
    </w:p>
    <w:p w:rsidR="00514311" w:rsidRPr="00A35D1E" w:rsidRDefault="00514311" w:rsidP="00093C11">
      <w:pPr>
        <w:pStyle w:val="ListParagraph"/>
        <w:ind w:left="0" w:firstLine="709"/>
        <w:jc w:val="both"/>
        <w:rPr>
          <w:color w:val="000000"/>
        </w:rPr>
      </w:pPr>
      <w:r w:rsidRPr="00A35D1E">
        <w:rPr>
          <w:color w:val="000000"/>
        </w:rPr>
        <w:t>- Систематичность и постоянство.</w:t>
      </w:r>
    </w:p>
    <w:p w:rsidR="00514311" w:rsidRPr="00A35D1E" w:rsidRDefault="00514311" w:rsidP="00093C11">
      <w:pPr>
        <w:pStyle w:val="ListParagraph"/>
        <w:ind w:left="0" w:firstLine="709"/>
        <w:jc w:val="both"/>
        <w:rPr>
          <w:color w:val="000000"/>
        </w:rPr>
      </w:pPr>
      <w:r w:rsidRPr="00A35D1E">
        <w:rPr>
          <w:color w:val="000000"/>
        </w:rPr>
        <w:t>- Самостоятельность, свобода в выборе направлений и методов работы.</w:t>
      </w:r>
    </w:p>
    <w:p w:rsidR="00514311" w:rsidRPr="00A35D1E" w:rsidRDefault="00514311" w:rsidP="00093C11">
      <w:pPr>
        <w:pStyle w:val="ListParagraph"/>
        <w:ind w:left="0" w:firstLine="709"/>
        <w:jc w:val="both"/>
        <w:rPr>
          <w:color w:val="000000"/>
        </w:rPr>
      </w:pPr>
      <w:r w:rsidRPr="00A35D1E">
        <w:rPr>
          <w:color w:val="000000"/>
        </w:rPr>
        <w:t>- Предпринимательский риск.</w:t>
      </w:r>
    </w:p>
    <w:p w:rsidR="00514311" w:rsidRPr="00A35D1E" w:rsidRDefault="00514311" w:rsidP="00093C11">
      <w:pPr>
        <w:pStyle w:val="ListParagraph"/>
        <w:ind w:left="0" w:firstLine="709"/>
        <w:jc w:val="both"/>
        <w:rPr>
          <w:color w:val="000000"/>
        </w:rPr>
      </w:pPr>
      <w:r w:rsidRPr="00A35D1E">
        <w:rPr>
          <w:color w:val="000000"/>
        </w:rPr>
        <w:t>- Нацеленность на систематическое получение прибыли.</w:t>
      </w:r>
    </w:p>
    <w:p w:rsidR="00514311" w:rsidRPr="00A35D1E" w:rsidRDefault="00514311" w:rsidP="00093C11">
      <w:pPr>
        <w:ind w:firstLine="709"/>
        <w:jc w:val="both"/>
        <w:rPr>
          <w:b/>
          <w:i/>
          <w:color w:val="000000"/>
        </w:rPr>
      </w:pPr>
      <w:r w:rsidRPr="00A35D1E">
        <w:rPr>
          <w:b/>
          <w:i/>
          <w:color w:val="000000"/>
        </w:rPr>
        <w:t>Виды предпринимательской деятельности:</w:t>
      </w:r>
    </w:p>
    <w:p w:rsidR="00514311" w:rsidRPr="00A35D1E" w:rsidRDefault="00514311" w:rsidP="00093C11">
      <w:pPr>
        <w:pStyle w:val="ListParagraph"/>
        <w:ind w:left="0" w:firstLine="709"/>
        <w:jc w:val="both"/>
        <w:rPr>
          <w:color w:val="000000"/>
        </w:rPr>
      </w:pPr>
      <w:r w:rsidRPr="00A35D1E">
        <w:rPr>
          <w:color w:val="000000"/>
        </w:rPr>
        <w:t>-Производственная</w:t>
      </w:r>
    </w:p>
    <w:p w:rsidR="00514311" w:rsidRPr="00A35D1E" w:rsidRDefault="00514311" w:rsidP="00093C11">
      <w:pPr>
        <w:pStyle w:val="ListParagraph"/>
        <w:ind w:left="0" w:firstLine="709"/>
        <w:jc w:val="both"/>
        <w:rPr>
          <w:color w:val="000000"/>
        </w:rPr>
      </w:pPr>
      <w:r w:rsidRPr="00A35D1E">
        <w:rPr>
          <w:color w:val="000000"/>
        </w:rPr>
        <w:t>- Коммерческая</w:t>
      </w:r>
    </w:p>
    <w:p w:rsidR="00514311" w:rsidRPr="00A35D1E" w:rsidRDefault="00514311" w:rsidP="00093C11">
      <w:pPr>
        <w:pStyle w:val="ListParagraph"/>
        <w:ind w:left="0" w:firstLine="709"/>
        <w:jc w:val="both"/>
        <w:rPr>
          <w:color w:val="000000"/>
        </w:rPr>
      </w:pPr>
      <w:r w:rsidRPr="00A35D1E">
        <w:rPr>
          <w:color w:val="000000"/>
        </w:rPr>
        <w:t>-Финансовая</w:t>
      </w:r>
    </w:p>
    <w:p w:rsidR="00514311" w:rsidRPr="00A35D1E" w:rsidRDefault="00514311" w:rsidP="00093C11">
      <w:pPr>
        <w:pStyle w:val="ListParagraph"/>
        <w:ind w:left="0" w:firstLine="709"/>
        <w:jc w:val="both"/>
        <w:rPr>
          <w:color w:val="000000"/>
        </w:rPr>
      </w:pPr>
      <w:r w:rsidRPr="00A35D1E">
        <w:rPr>
          <w:color w:val="000000"/>
        </w:rPr>
        <w:t>-Страховая (как составная часть финансовой)</w:t>
      </w:r>
    </w:p>
    <w:p w:rsidR="00514311" w:rsidRPr="00A35D1E" w:rsidRDefault="00514311" w:rsidP="00093C11">
      <w:pPr>
        <w:pStyle w:val="ListParagraph"/>
        <w:ind w:left="0" w:firstLine="709"/>
        <w:jc w:val="both"/>
        <w:rPr>
          <w:i/>
          <w:color w:val="000000"/>
        </w:rPr>
      </w:pPr>
      <w:r w:rsidRPr="00A35D1E">
        <w:rPr>
          <w:color w:val="000000"/>
        </w:rPr>
        <w:t>-Консалтинговая (консультационная)</w:t>
      </w:r>
    </w:p>
    <w:p w:rsidR="00514311" w:rsidRPr="000B022E" w:rsidRDefault="00514311" w:rsidP="00093C11">
      <w:pPr>
        <w:ind w:firstLine="709"/>
        <w:jc w:val="both"/>
        <w:rPr>
          <w:b/>
          <w:i/>
        </w:rPr>
      </w:pPr>
      <w:r w:rsidRPr="000B022E">
        <w:rPr>
          <w:b/>
          <w:i/>
        </w:rPr>
        <w:t>По количеству собственников:</w:t>
      </w:r>
    </w:p>
    <w:p w:rsidR="00514311" w:rsidRPr="00871FFC" w:rsidRDefault="00514311" w:rsidP="00093C11">
      <w:pPr>
        <w:ind w:firstLine="709"/>
        <w:jc w:val="both"/>
        <w:rPr>
          <w:i/>
        </w:rPr>
      </w:pPr>
      <w:r w:rsidRPr="00871FFC">
        <w:rPr>
          <w:i/>
        </w:rPr>
        <w:t>-коллективное</w:t>
      </w:r>
    </w:p>
    <w:p w:rsidR="00514311" w:rsidRPr="00871FFC" w:rsidRDefault="00514311" w:rsidP="00093C11">
      <w:pPr>
        <w:ind w:firstLine="709"/>
        <w:jc w:val="both"/>
        <w:rPr>
          <w:i/>
        </w:rPr>
      </w:pPr>
      <w:r w:rsidRPr="00871FFC">
        <w:rPr>
          <w:i/>
        </w:rPr>
        <w:t>-АО, ООО, хозяйствующие общества и товарищества</w:t>
      </w:r>
    </w:p>
    <w:p w:rsidR="00514311" w:rsidRPr="00871FFC" w:rsidRDefault="00514311" w:rsidP="00093C11">
      <w:pPr>
        <w:ind w:firstLine="709"/>
        <w:jc w:val="both"/>
        <w:rPr>
          <w:i/>
        </w:rPr>
      </w:pPr>
      <w:r w:rsidRPr="00871FFC">
        <w:rPr>
          <w:i/>
        </w:rPr>
        <w:t>-ИП</w:t>
      </w:r>
    </w:p>
    <w:p w:rsidR="00514311" w:rsidRPr="00871FFC" w:rsidRDefault="00514311" w:rsidP="00093C11">
      <w:pPr>
        <w:ind w:firstLine="709"/>
        <w:jc w:val="both"/>
        <w:rPr>
          <w:b/>
          <w:i/>
        </w:rPr>
      </w:pPr>
      <w:r w:rsidRPr="00871FFC">
        <w:rPr>
          <w:b/>
          <w:i/>
        </w:rPr>
        <w:t>По форме собственности:</w:t>
      </w:r>
    </w:p>
    <w:p w:rsidR="00514311" w:rsidRDefault="00514311" w:rsidP="00093C11">
      <w:pPr>
        <w:ind w:firstLine="709"/>
        <w:jc w:val="both"/>
      </w:pPr>
      <w:r>
        <w:t>-Ч</w:t>
      </w:r>
      <w:r w:rsidRPr="000B022E">
        <w:t>астная</w:t>
      </w:r>
    </w:p>
    <w:p w:rsidR="00514311" w:rsidRDefault="00514311" w:rsidP="00093C11">
      <w:pPr>
        <w:ind w:firstLine="709"/>
        <w:jc w:val="both"/>
      </w:pPr>
      <w:r>
        <w:t>-Государственная</w:t>
      </w:r>
    </w:p>
    <w:p w:rsidR="00514311" w:rsidRDefault="00514311" w:rsidP="00093C11">
      <w:pPr>
        <w:ind w:firstLine="709"/>
        <w:jc w:val="both"/>
      </w:pPr>
      <w:r>
        <w:t>-Муниципальная</w:t>
      </w:r>
    </w:p>
    <w:p w:rsidR="00514311" w:rsidRDefault="00514311" w:rsidP="00093C11">
      <w:pPr>
        <w:ind w:firstLine="709"/>
        <w:jc w:val="both"/>
      </w:pPr>
      <w:r>
        <w:t>-Иные формы</w:t>
      </w:r>
    </w:p>
    <w:p w:rsidR="00514311" w:rsidRPr="00871FFC" w:rsidRDefault="00514311" w:rsidP="00093C11">
      <w:pPr>
        <w:ind w:firstLine="709"/>
        <w:jc w:val="both"/>
        <w:rPr>
          <w:b/>
          <w:i/>
        </w:rPr>
      </w:pPr>
      <w:r w:rsidRPr="00871FFC">
        <w:rPr>
          <w:b/>
          <w:i/>
        </w:rPr>
        <w:t>По организационно-экономической форме:</w:t>
      </w:r>
    </w:p>
    <w:p w:rsidR="00514311" w:rsidRDefault="00514311" w:rsidP="00093C11">
      <w:pPr>
        <w:ind w:firstLine="709"/>
        <w:jc w:val="both"/>
      </w:pPr>
      <w:r>
        <w:t>-Ассоциация</w:t>
      </w:r>
    </w:p>
    <w:p w:rsidR="00514311" w:rsidRDefault="00514311" w:rsidP="00093C11">
      <w:pPr>
        <w:ind w:firstLine="709"/>
        <w:jc w:val="both"/>
      </w:pPr>
      <w:r>
        <w:t>- Корпорация</w:t>
      </w:r>
    </w:p>
    <w:p w:rsidR="00514311" w:rsidRDefault="00514311" w:rsidP="00093C11">
      <w:pPr>
        <w:ind w:firstLine="709"/>
        <w:jc w:val="both"/>
      </w:pPr>
      <w:r>
        <w:t>- Консорциум</w:t>
      </w:r>
    </w:p>
    <w:p w:rsidR="00514311" w:rsidRDefault="00514311" w:rsidP="00093C11">
      <w:pPr>
        <w:ind w:firstLine="709"/>
        <w:jc w:val="both"/>
      </w:pPr>
      <w:r>
        <w:t>- Концерн</w:t>
      </w:r>
    </w:p>
    <w:p w:rsidR="00514311" w:rsidRDefault="00514311" w:rsidP="00093C11">
      <w:pPr>
        <w:ind w:firstLine="709"/>
        <w:jc w:val="both"/>
      </w:pPr>
      <w:r>
        <w:t xml:space="preserve"> -Холдинг</w:t>
      </w:r>
    </w:p>
    <w:p w:rsidR="00514311" w:rsidRDefault="00514311" w:rsidP="00093C11">
      <w:pPr>
        <w:ind w:firstLine="709"/>
        <w:jc w:val="both"/>
        <w:rPr>
          <w:b/>
          <w:i/>
        </w:rPr>
      </w:pPr>
      <w:r w:rsidRPr="00871FFC">
        <w:rPr>
          <w:b/>
          <w:i/>
        </w:rPr>
        <w:t>По форме ответственности:</w:t>
      </w:r>
    </w:p>
    <w:p w:rsidR="00514311" w:rsidRDefault="00514311" w:rsidP="00093C11">
      <w:pPr>
        <w:ind w:firstLine="709"/>
        <w:jc w:val="both"/>
      </w:pPr>
      <w:r>
        <w:t>-Солидарная</w:t>
      </w:r>
    </w:p>
    <w:p w:rsidR="00514311" w:rsidRDefault="00514311" w:rsidP="00093C11">
      <w:pPr>
        <w:ind w:firstLine="709"/>
        <w:jc w:val="both"/>
      </w:pPr>
      <w:r>
        <w:t>-Субсидиарная</w:t>
      </w:r>
    </w:p>
    <w:p w:rsidR="00514311" w:rsidRDefault="00514311" w:rsidP="00093C11">
      <w:pPr>
        <w:ind w:firstLine="709"/>
        <w:jc w:val="both"/>
        <w:rPr>
          <w:b/>
          <w:i/>
        </w:rPr>
      </w:pPr>
      <w:r w:rsidRPr="00871FFC">
        <w:rPr>
          <w:b/>
          <w:i/>
        </w:rPr>
        <w:t>По размерам:</w:t>
      </w:r>
    </w:p>
    <w:p w:rsidR="00514311" w:rsidRDefault="00514311" w:rsidP="00093C11">
      <w:pPr>
        <w:ind w:firstLine="709"/>
        <w:jc w:val="both"/>
      </w:pPr>
      <w:r>
        <w:t>- Малое</w:t>
      </w:r>
    </w:p>
    <w:p w:rsidR="00514311" w:rsidRDefault="00514311" w:rsidP="00093C11">
      <w:pPr>
        <w:ind w:firstLine="709"/>
        <w:jc w:val="both"/>
      </w:pPr>
      <w:r>
        <w:t>- Среднее</w:t>
      </w:r>
    </w:p>
    <w:p w:rsidR="00514311" w:rsidRDefault="00514311" w:rsidP="00093C11">
      <w:pPr>
        <w:ind w:firstLine="709"/>
        <w:jc w:val="both"/>
      </w:pPr>
      <w:r>
        <w:t>- Крупное</w:t>
      </w:r>
    </w:p>
    <w:p w:rsidR="00514311" w:rsidRDefault="00514311" w:rsidP="00093C11">
      <w:pPr>
        <w:ind w:firstLine="709"/>
        <w:jc w:val="both"/>
        <w:rPr>
          <w:b/>
          <w:i/>
        </w:rPr>
      </w:pPr>
      <w:r w:rsidRPr="00871FFC">
        <w:rPr>
          <w:b/>
          <w:i/>
        </w:rPr>
        <w:t>По признакам законности:</w:t>
      </w:r>
    </w:p>
    <w:p w:rsidR="00514311" w:rsidRDefault="00514311" w:rsidP="00093C11">
      <w:pPr>
        <w:ind w:firstLine="709"/>
        <w:jc w:val="both"/>
      </w:pPr>
      <w:r>
        <w:t>- Законное</w:t>
      </w:r>
    </w:p>
    <w:p w:rsidR="00514311" w:rsidRDefault="00514311" w:rsidP="00093C11">
      <w:pPr>
        <w:ind w:firstLine="709"/>
        <w:jc w:val="both"/>
      </w:pPr>
      <w:r>
        <w:t>- Незаконное</w:t>
      </w:r>
    </w:p>
    <w:p w:rsidR="00514311" w:rsidRDefault="00514311" w:rsidP="00093C11">
      <w:pPr>
        <w:ind w:firstLine="709"/>
        <w:jc w:val="both"/>
      </w:pPr>
      <w:r>
        <w:t>- Лжепредприятие</w:t>
      </w:r>
    </w:p>
    <w:p w:rsidR="00514311" w:rsidRDefault="00514311" w:rsidP="00093C11">
      <w:pPr>
        <w:ind w:firstLine="709"/>
        <w:jc w:val="both"/>
        <w:rPr>
          <w:b/>
          <w:i/>
        </w:rPr>
      </w:pPr>
      <w:r w:rsidRPr="00871FFC">
        <w:rPr>
          <w:b/>
          <w:i/>
        </w:rPr>
        <w:t>По масштабам деятельности:</w:t>
      </w:r>
    </w:p>
    <w:p w:rsidR="00514311" w:rsidRDefault="00514311" w:rsidP="00093C11">
      <w:pPr>
        <w:ind w:firstLine="709"/>
        <w:jc w:val="both"/>
      </w:pPr>
      <w:r>
        <w:t>- Местное</w:t>
      </w:r>
    </w:p>
    <w:p w:rsidR="00514311" w:rsidRDefault="00514311" w:rsidP="00093C11">
      <w:pPr>
        <w:ind w:firstLine="709"/>
        <w:jc w:val="both"/>
      </w:pPr>
      <w:r>
        <w:t>-Региональное</w:t>
      </w:r>
    </w:p>
    <w:p w:rsidR="00514311" w:rsidRDefault="00514311" w:rsidP="00093C11">
      <w:pPr>
        <w:ind w:firstLine="709"/>
        <w:jc w:val="both"/>
      </w:pPr>
      <w:r>
        <w:t>-Национальное</w:t>
      </w:r>
    </w:p>
    <w:p w:rsidR="00514311" w:rsidRDefault="00514311" w:rsidP="00093C11">
      <w:pPr>
        <w:ind w:firstLine="709"/>
        <w:jc w:val="both"/>
      </w:pPr>
      <w:r>
        <w:t>- Международное</w:t>
      </w:r>
    </w:p>
    <w:p w:rsidR="00514311" w:rsidRDefault="00514311" w:rsidP="00093C11">
      <w:pPr>
        <w:ind w:firstLine="709"/>
        <w:jc w:val="both"/>
      </w:pPr>
      <w:r>
        <w:t>- Мировое</w:t>
      </w:r>
    </w:p>
    <w:p w:rsidR="00514311" w:rsidRDefault="00514311" w:rsidP="00093C11">
      <w:pPr>
        <w:ind w:firstLine="709"/>
        <w:jc w:val="both"/>
        <w:rPr>
          <w:b/>
          <w:i/>
        </w:rPr>
      </w:pPr>
      <w:r w:rsidRPr="00712B44">
        <w:rPr>
          <w:b/>
          <w:i/>
        </w:rPr>
        <w:t>По темпам развития:</w:t>
      </w:r>
    </w:p>
    <w:p w:rsidR="00514311" w:rsidRDefault="00514311" w:rsidP="00093C11">
      <w:pPr>
        <w:ind w:firstLine="709"/>
        <w:jc w:val="both"/>
      </w:pPr>
      <w:r>
        <w:t>- Быстрорастущее</w:t>
      </w:r>
    </w:p>
    <w:p w:rsidR="00514311" w:rsidRDefault="00514311" w:rsidP="00093C11">
      <w:pPr>
        <w:ind w:firstLine="709"/>
        <w:jc w:val="both"/>
      </w:pPr>
      <w:r>
        <w:t>- Медленно развивающееся</w:t>
      </w:r>
    </w:p>
    <w:p w:rsidR="00514311" w:rsidRDefault="00514311" w:rsidP="00093C11">
      <w:pPr>
        <w:ind w:firstLine="709"/>
        <w:jc w:val="both"/>
      </w:pPr>
      <w:r>
        <w:t>-На пороге банкротства</w:t>
      </w:r>
    </w:p>
    <w:p w:rsidR="00514311" w:rsidRPr="00712B44" w:rsidRDefault="00514311" w:rsidP="00093C11">
      <w:pPr>
        <w:ind w:firstLine="709"/>
        <w:jc w:val="both"/>
        <w:rPr>
          <w:b/>
          <w:i/>
        </w:rPr>
      </w:pPr>
      <w:r w:rsidRPr="00712B44">
        <w:rPr>
          <w:b/>
          <w:i/>
        </w:rPr>
        <w:t>По уровню доходности:</w:t>
      </w:r>
    </w:p>
    <w:p w:rsidR="00514311" w:rsidRDefault="00514311" w:rsidP="00093C11">
      <w:pPr>
        <w:ind w:firstLine="709"/>
        <w:jc w:val="both"/>
      </w:pPr>
      <w:r>
        <w:t>- Высокоприбыльное</w:t>
      </w:r>
    </w:p>
    <w:p w:rsidR="00514311" w:rsidRDefault="00514311" w:rsidP="00093C11">
      <w:pPr>
        <w:ind w:firstLine="709"/>
        <w:jc w:val="both"/>
      </w:pPr>
      <w:r>
        <w:t xml:space="preserve"> - Низкорентабельное</w:t>
      </w:r>
    </w:p>
    <w:p w:rsidR="00514311" w:rsidRDefault="00514311" w:rsidP="00093C11">
      <w:pPr>
        <w:ind w:firstLine="709"/>
        <w:jc w:val="both"/>
      </w:pPr>
      <w:r>
        <w:t>-  На пороге ликвидации</w:t>
      </w:r>
    </w:p>
    <w:p w:rsidR="00514311" w:rsidRDefault="00514311" w:rsidP="00093C11">
      <w:pPr>
        <w:ind w:firstLine="709"/>
        <w:jc w:val="both"/>
      </w:pPr>
    </w:p>
    <w:p w:rsidR="00514311" w:rsidRDefault="00514311" w:rsidP="00093C11">
      <w:pPr>
        <w:ind w:firstLine="709"/>
        <w:jc w:val="both"/>
        <w:rPr>
          <w:color w:val="000000"/>
        </w:rPr>
      </w:pPr>
      <w:r w:rsidRPr="00271CD2">
        <w:rPr>
          <w:i/>
        </w:rPr>
        <w:t>Задание:</w:t>
      </w:r>
      <w:r>
        <w:t xml:space="preserve"> изучив перечисленные признаки коммерческого предприятия (организации) для </w:t>
      </w:r>
      <w:r w:rsidRPr="0096605A">
        <w:t>выполнения практического задания студент выбирает произвольно предприятие (организац</w:t>
      </w:r>
      <w:r>
        <w:t xml:space="preserve">ию) из любой сферы деятельности, анализирует перечисленные признаки по выбранному предприятию и пишет практическую часть кейс- задания. </w:t>
      </w:r>
      <w:r w:rsidRPr="00A35D1E">
        <w:rPr>
          <w:color w:val="000000"/>
        </w:rPr>
        <w:t xml:space="preserve">Для лучшего понимания задания и его выполнения ниже представлен </w:t>
      </w:r>
      <w:r>
        <w:rPr>
          <w:color w:val="000000"/>
        </w:rPr>
        <w:t xml:space="preserve">выполненный </w:t>
      </w:r>
      <w:r w:rsidRPr="00A35D1E">
        <w:rPr>
          <w:color w:val="000000"/>
        </w:rPr>
        <w:t xml:space="preserve">образец. </w:t>
      </w:r>
    </w:p>
    <w:p w:rsidR="00514311" w:rsidRPr="0093788C" w:rsidRDefault="00514311" w:rsidP="00093C11">
      <w:pPr>
        <w:pStyle w:val="NormalWeb"/>
        <w:spacing w:before="225" w:beforeAutospacing="0" w:afterAutospacing="0" w:line="288" w:lineRule="atLeast"/>
        <w:ind w:right="225" w:firstLine="709"/>
        <w:jc w:val="center"/>
        <w:rPr>
          <w:i/>
          <w:sz w:val="28"/>
          <w:szCs w:val="28"/>
        </w:rPr>
      </w:pPr>
      <w:r w:rsidRPr="0093788C">
        <w:rPr>
          <w:i/>
          <w:sz w:val="28"/>
          <w:szCs w:val="28"/>
        </w:rPr>
        <w:t>Образец практической части кейс- задания</w:t>
      </w:r>
    </w:p>
    <w:p w:rsidR="00514311" w:rsidRDefault="00514311" w:rsidP="008914DC">
      <w:pPr>
        <w:pStyle w:val="NormalWeb"/>
        <w:spacing w:before="0" w:beforeAutospacing="0" w:after="0" w:afterAutospacing="0" w:line="288" w:lineRule="atLeast"/>
        <w:ind w:right="225" w:firstLine="709"/>
        <w:jc w:val="both"/>
        <w:rPr>
          <w:color w:val="FF0000"/>
        </w:rPr>
      </w:pPr>
      <w:r>
        <w:rPr>
          <w:color w:val="000000"/>
        </w:rPr>
        <w:t>О</w:t>
      </w:r>
      <w:r w:rsidRPr="00344C8C">
        <w:rPr>
          <w:color w:val="000000"/>
        </w:rPr>
        <w:t xml:space="preserve">дну и ту же </w:t>
      </w:r>
      <w:r>
        <w:rPr>
          <w:color w:val="000000"/>
        </w:rPr>
        <w:t xml:space="preserve">коммерческую </w:t>
      </w:r>
      <w:r w:rsidRPr="00344C8C">
        <w:rPr>
          <w:color w:val="000000"/>
        </w:rPr>
        <w:t xml:space="preserve">компанию, </w:t>
      </w:r>
      <w:r>
        <w:rPr>
          <w:color w:val="000000"/>
        </w:rPr>
        <w:t xml:space="preserve">анализируя по вышеуказанным признакам, можно отнести к различным </w:t>
      </w:r>
      <w:r w:rsidRPr="00344C8C">
        <w:rPr>
          <w:color w:val="000000"/>
        </w:rPr>
        <w:t>классификациям</w:t>
      </w:r>
      <w:r>
        <w:rPr>
          <w:color w:val="000000"/>
        </w:rPr>
        <w:t xml:space="preserve"> с целью получения полноценной картины об организации (предприятии). Для анализа в образце приведена китайская компания</w:t>
      </w:r>
      <w:r w:rsidRPr="00344C8C">
        <w:rPr>
          <w:color w:val="000000"/>
        </w:rPr>
        <w:t xml:space="preserve"> -  </w:t>
      </w:r>
      <w:r>
        <w:rPr>
          <w:color w:val="FF0000"/>
          <w:lang w:val="en-US"/>
        </w:rPr>
        <w:t>AliExpress</w:t>
      </w:r>
      <w:r>
        <w:rPr>
          <w:color w:val="FF0000"/>
        </w:rPr>
        <w:t xml:space="preserve">. </w:t>
      </w:r>
    </w:p>
    <w:p w:rsidR="00514311" w:rsidRPr="00344C8C" w:rsidRDefault="00514311" w:rsidP="008914DC">
      <w:pPr>
        <w:pStyle w:val="NormalWeb"/>
        <w:spacing w:before="0" w:beforeAutospacing="0" w:after="0" w:afterAutospacing="0" w:line="288" w:lineRule="atLeast"/>
        <w:ind w:right="225" w:firstLine="709"/>
        <w:jc w:val="both"/>
        <w:rPr>
          <w:color w:val="000000"/>
          <w:shd w:val="clear" w:color="auto" w:fill="F5F5F5"/>
        </w:rPr>
      </w:pPr>
      <w:r>
        <w:rPr>
          <w:color w:val="000000"/>
        </w:rPr>
        <w:t>Эта</w:t>
      </w:r>
      <w:r w:rsidRPr="00344C8C">
        <w:rPr>
          <w:color w:val="000000"/>
        </w:rPr>
        <w:t xml:space="preserve"> известная компания, занимающаяся комме</w:t>
      </w:r>
      <w:r>
        <w:rPr>
          <w:color w:val="000000"/>
        </w:rPr>
        <w:t xml:space="preserve">рческой деятельностью, имеет </w:t>
      </w:r>
      <w:r w:rsidRPr="00344C8C">
        <w:rPr>
          <w:color w:val="000000"/>
        </w:rPr>
        <w:t xml:space="preserve">свой </w:t>
      </w:r>
      <w:r>
        <w:rPr>
          <w:color w:val="000000"/>
        </w:rPr>
        <w:t>сайт в Интернете и крупнейший О</w:t>
      </w:r>
      <w:r w:rsidRPr="00344C8C">
        <w:rPr>
          <w:color w:val="000000"/>
        </w:rPr>
        <w:t xml:space="preserve">нлайн-магазин. </w:t>
      </w:r>
      <w:r>
        <w:rPr>
          <w:color w:val="000000"/>
        </w:rPr>
        <w:t>Компания о</w:t>
      </w:r>
      <w:r>
        <w:rPr>
          <w:color w:val="252525"/>
          <w:shd w:val="clear" w:color="auto" w:fill="FFFFFF"/>
        </w:rPr>
        <w:t>снована</w:t>
      </w:r>
      <w:r>
        <w:rPr>
          <w:rStyle w:val="apple-converted-space"/>
          <w:color w:val="252525"/>
          <w:shd w:val="clear" w:color="auto" w:fill="FFFFFF"/>
        </w:rPr>
        <w:t> </w:t>
      </w:r>
      <w:r>
        <w:rPr>
          <w:shd w:val="clear" w:color="auto" w:fill="FFFFFF"/>
        </w:rPr>
        <w:t>Ма Юном</w:t>
      </w:r>
      <w:r>
        <w:rPr>
          <w:rStyle w:val="apple-converted-space"/>
          <w:color w:val="252525"/>
          <w:shd w:val="clear" w:color="auto" w:fill="FFFFFF"/>
        </w:rPr>
        <w:t> </w:t>
      </w:r>
      <w:r>
        <w:rPr>
          <w:color w:val="252525"/>
          <w:shd w:val="clear" w:color="auto" w:fill="FFFFFF"/>
        </w:rPr>
        <w:t>в</w:t>
      </w:r>
      <w:r>
        <w:rPr>
          <w:rStyle w:val="apple-converted-space"/>
          <w:color w:val="252525"/>
          <w:shd w:val="clear" w:color="auto" w:fill="FFFFFF"/>
        </w:rPr>
        <w:t> </w:t>
      </w:r>
      <w:r>
        <w:rPr>
          <w:shd w:val="clear" w:color="auto" w:fill="FFFFFF"/>
        </w:rPr>
        <w:t>1999 году</w:t>
      </w:r>
      <w:r>
        <w:rPr>
          <w:rStyle w:val="apple-converted-space"/>
          <w:color w:val="252525"/>
          <w:shd w:val="clear" w:color="auto" w:fill="FFFFFF"/>
        </w:rPr>
        <w:t> </w:t>
      </w:r>
      <w:r>
        <w:rPr>
          <w:color w:val="252525"/>
          <w:shd w:val="clear" w:color="auto" w:fill="FFFFFF"/>
        </w:rPr>
        <w:t>с 17-ю компаньонами в городе</w:t>
      </w:r>
      <w:r>
        <w:rPr>
          <w:rStyle w:val="apple-converted-space"/>
          <w:color w:val="252525"/>
          <w:shd w:val="clear" w:color="auto" w:fill="FFFFFF"/>
        </w:rPr>
        <w:t> </w:t>
      </w:r>
      <w:r>
        <w:rPr>
          <w:shd w:val="clear" w:color="auto" w:fill="FFFFFF"/>
        </w:rPr>
        <w:t>Ханчжоу</w:t>
      </w:r>
      <w:r>
        <w:rPr>
          <w:color w:val="252525"/>
          <w:shd w:val="clear" w:color="auto" w:fill="FFFFFF"/>
        </w:rPr>
        <w:t>, где был зарегистрирован Интернет-сайт Alibaba.com. С самого начала Alibaba рассматривался как площадка торгов для мелких и средних коммерческих предприятий</w:t>
      </w:r>
      <w:r>
        <w:rPr>
          <w:rFonts w:ascii="Arial" w:hAnsi="Arial" w:cs="Arial"/>
          <w:color w:val="252525"/>
          <w:sz w:val="21"/>
          <w:szCs w:val="21"/>
          <w:shd w:val="clear" w:color="auto" w:fill="FFFFFF"/>
        </w:rPr>
        <w:t>.</w:t>
      </w:r>
      <w:r>
        <w:rPr>
          <w:color w:val="000000"/>
          <w:shd w:val="clear" w:color="auto" w:fill="FFFFFF"/>
        </w:rPr>
        <w:t xml:space="preserve"> (</w:t>
      </w:r>
      <w:r w:rsidRPr="00344C8C">
        <w:rPr>
          <w:color w:val="000000"/>
          <w:shd w:val="clear" w:color="auto" w:fill="F5F5F5"/>
        </w:rPr>
        <w:t xml:space="preserve">История </w:t>
      </w:r>
      <w:r>
        <w:rPr>
          <w:color w:val="000000"/>
          <w:shd w:val="clear" w:color="auto" w:fill="F5F5F5"/>
        </w:rPr>
        <w:t xml:space="preserve">развития этого огромного бизнеса </w:t>
      </w:r>
      <w:r w:rsidRPr="00344C8C">
        <w:rPr>
          <w:color w:val="000000"/>
          <w:shd w:val="clear" w:color="auto" w:fill="F5F5F5"/>
        </w:rPr>
        <w:t xml:space="preserve">началась с того, что </w:t>
      </w:r>
      <w:r>
        <w:rPr>
          <w:color w:val="000000"/>
          <w:shd w:val="clear" w:color="auto" w:fill="F5F5F5"/>
        </w:rPr>
        <w:t xml:space="preserve">Ма Юн </w:t>
      </w:r>
      <w:r w:rsidRPr="00344C8C">
        <w:rPr>
          <w:color w:val="000000"/>
          <w:shd w:val="clear" w:color="auto" w:fill="F5F5F5"/>
        </w:rPr>
        <w:t>не смог найти работу после окончания колледжа. Ему отказали даже в KFC.)</w:t>
      </w:r>
    </w:p>
    <w:p w:rsidR="00514311" w:rsidRDefault="00514311" w:rsidP="008914DC">
      <w:pPr>
        <w:pStyle w:val="NormalWeb"/>
        <w:spacing w:before="0" w:beforeAutospacing="0" w:after="0" w:afterAutospacing="0" w:line="288" w:lineRule="atLeast"/>
        <w:ind w:right="225" w:firstLine="709"/>
        <w:jc w:val="both"/>
        <w:rPr>
          <w:rStyle w:val="apple-converted-space"/>
          <w:color w:val="000000"/>
          <w:shd w:val="clear" w:color="auto" w:fill="FFFFFF"/>
        </w:rPr>
      </w:pPr>
      <w:r>
        <w:rPr>
          <w:rStyle w:val="apple-converted-space"/>
          <w:color w:val="424242"/>
          <w:shd w:val="clear" w:color="auto" w:fill="F5F5F5"/>
        </w:rPr>
        <w:t> </w:t>
      </w:r>
      <w:r>
        <w:rPr>
          <w:color w:val="000000"/>
          <w:shd w:val="clear" w:color="auto" w:fill="FFFFFF"/>
        </w:rPr>
        <w:t xml:space="preserve"> Десять лет назад китайские товары приезжали в Россию в характерных клетчатых сумках, и люди покупали эти товары на рынках. Интернет изменил казавшуюся вечной индустрию — и AliExpress стал</w:t>
      </w:r>
      <w:r>
        <w:rPr>
          <w:rStyle w:val="apple-converted-space"/>
          <w:color w:val="000000"/>
          <w:shd w:val="clear" w:color="auto" w:fill="FFFFFF"/>
        </w:rPr>
        <w:t> </w:t>
      </w:r>
      <w:r>
        <w:rPr>
          <w:bdr w:val="none" w:sz="0" w:space="0" w:color="auto" w:frame="1"/>
          <w:shd w:val="clear" w:color="auto" w:fill="FFFFFF"/>
        </w:rPr>
        <w:t>крупнейшим</w:t>
      </w:r>
      <w:r>
        <w:rPr>
          <w:color w:val="000000"/>
          <w:shd w:val="clear" w:color="auto" w:fill="FFFFFF"/>
        </w:rPr>
        <w:t xml:space="preserve">по посещаемости онлайн-магазином в России, обогнав eBay, Ozon и «Юлмарт» - из этого следует, что компания </w:t>
      </w:r>
      <w:r w:rsidRPr="00344C8C">
        <w:rPr>
          <w:color w:val="F79646"/>
          <w:shd w:val="clear" w:color="auto" w:fill="FFFFFF"/>
        </w:rPr>
        <w:t>быстроразвивающаяся</w:t>
      </w:r>
      <w:r>
        <w:rPr>
          <w:color w:val="000000"/>
          <w:shd w:val="clear" w:color="auto" w:fill="FFFFFF"/>
        </w:rPr>
        <w:t>.</w:t>
      </w:r>
      <w:r>
        <w:rPr>
          <w:rStyle w:val="apple-converted-space"/>
          <w:color w:val="000000"/>
          <w:shd w:val="clear" w:color="auto" w:fill="FFFFFF"/>
        </w:rPr>
        <w:t> </w:t>
      </w:r>
    </w:p>
    <w:p w:rsidR="00514311" w:rsidRDefault="00514311" w:rsidP="008914DC">
      <w:pPr>
        <w:pStyle w:val="NormalWeb"/>
        <w:spacing w:before="0" w:beforeAutospacing="0" w:after="0" w:afterAutospacing="0" w:line="288" w:lineRule="atLeast"/>
        <w:ind w:right="225" w:firstLine="709"/>
        <w:jc w:val="both"/>
        <w:rPr>
          <w:rStyle w:val="apple-converted-space"/>
          <w:rFonts w:ascii="Georgia" w:hAnsi="Georgia"/>
          <w:color w:val="000000"/>
          <w:shd w:val="clear" w:color="auto" w:fill="FFFFFF"/>
        </w:rPr>
      </w:pPr>
      <w:r>
        <w:rPr>
          <w:color w:val="000000"/>
          <w:shd w:val="clear" w:color="auto" w:fill="FFFFFF"/>
        </w:rPr>
        <w:t>На AliExpress россияне покупают одежду, мелкую электронику и компьютерные аксессуары, сувениры и подарки. Больше половины пользователей приходит из регионов, притом,  что в магазинах-конкурентах чаще совершают покупки москвичи и петербуржцы</w:t>
      </w:r>
      <w:r>
        <w:rPr>
          <w:rFonts w:ascii="Georgia" w:hAnsi="Georgia"/>
          <w:color w:val="000000"/>
          <w:shd w:val="clear" w:color="auto" w:fill="FFFFFF"/>
        </w:rPr>
        <w:t>.</w:t>
      </w:r>
      <w:r>
        <w:rPr>
          <w:rStyle w:val="apple-converted-space"/>
          <w:rFonts w:ascii="Georgia" w:hAnsi="Georgia"/>
          <w:color w:val="000000"/>
          <w:shd w:val="clear" w:color="auto" w:fill="FFFFFF"/>
        </w:rPr>
        <w:t> </w:t>
      </w:r>
    </w:p>
    <w:p w:rsidR="00514311" w:rsidRDefault="00514311" w:rsidP="008914DC">
      <w:pPr>
        <w:pStyle w:val="NormalWeb"/>
        <w:spacing w:before="0" w:beforeAutospacing="0" w:after="0" w:afterAutospacing="0" w:line="288" w:lineRule="atLeast"/>
        <w:ind w:right="225" w:firstLine="709"/>
        <w:jc w:val="both"/>
      </w:pPr>
      <w:r>
        <w:rPr>
          <w:color w:val="000000"/>
          <w:shd w:val="clear" w:color="auto" w:fill="FFFFFF"/>
        </w:rPr>
        <w:t xml:space="preserve">По подсчётам «Секрета», валовый оборот AliExpress в России ежемесячно составляет $120 млн (от этой суммы AliExpess получает комиссию 5%). – из этого можно сделать вывод, что эта компания – </w:t>
      </w:r>
      <w:r w:rsidRPr="00344C8C">
        <w:rPr>
          <w:color w:val="F79646"/>
          <w:shd w:val="clear" w:color="auto" w:fill="FFFFFF"/>
        </w:rPr>
        <w:t>высоко прибыльная</w:t>
      </w:r>
      <w:r>
        <w:rPr>
          <w:color w:val="000000"/>
          <w:shd w:val="clear" w:color="auto" w:fill="FFFFFF"/>
        </w:rPr>
        <w:t>.</w:t>
      </w:r>
    </w:p>
    <w:p w:rsidR="00514311" w:rsidRDefault="00514311" w:rsidP="008914DC">
      <w:pPr>
        <w:pStyle w:val="NormalWeb"/>
        <w:spacing w:before="0" w:beforeAutospacing="0" w:after="0" w:afterAutospacing="0" w:line="288" w:lineRule="atLeast"/>
        <w:ind w:right="225" w:firstLine="709"/>
        <w:jc w:val="both"/>
        <w:rPr>
          <w:color w:val="002060"/>
          <w:sz w:val="28"/>
          <w:szCs w:val="28"/>
        </w:rPr>
      </w:pPr>
      <w:r>
        <w:rPr>
          <w:color w:val="000000"/>
          <w:shd w:val="clear" w:color="auto" w:fill="FFFFFF"/>
        </w:rPr>
        <w:t xml:space="preserve">В AliExpress объясняют стремительный рост «сарафанным» радио. Заказы приходят даже из самого северного города России Певека, но кормят компанию и дают высокую прибыль крупные города. По данным AliExpress, чаще всего на площадке заказывают жители Москвы, Петербурга, Краснодара, Уфы, Новосибирска, Екатеринбурга и Воронежа. В 2014 году валовый оборот компании по всему миру составил $4,5 млрд. B2C-продажи за рубежом, которые в основном осуществляет AliExpress, — это 2% в общем обороте группы Alibaba. Главные рынки для «Али» — Россия и Бразилия, на третьем месте — США – поэтому можно сказать, что </w:t>
      </w:r>
      <w:r>
        <w:rPr>
          <w:color w:val="000000"/>
          <w:shd w:val="clear" w:color="auto" w:fill="FFFFFF"/>
          <w:lang w:val="en-US"/>
        </w:rPr>
        <w:t>AliExpress</w:t>
      </w:r>
      <w:r>
        <w:rPr>
          <w:color w:val="000000"/>
          <w:shd w:val="clear" w:color="auto" w:fill="FFFFFF"/>
        </w:rPr>
        <w:t xml:space="preserve">– </w:t>
      </w:r>
      <w:r w:rsidRPr="00344C8C">
        <w:rPr>
          <w:color w:val="F79646"/>
          <w:shd w:val="clear" w:color="auto" w:fill="FFFFFF"/>
        </w:rPr>
        <w:t>мировая</w:t>
      </w:r>
      <w:r>
        <w:rPr>
          <w:color w:val="000000"/>
          <w:shd w:val="clear" w:color="auto" w:fill="FFFFFF"/>
        </w:rPr>
        <w:t xml:space="preserve"> по распространению деятельности.</w:t>
      </w:r>
    </w:p>
    <w:p w:rsidR="00514311" w:rsidRDefault="00514311" w:rsidP="008914DC">
      <w:pPr>
        <w:pStyle w:val="NormalWeb"/>
        <w:spacing w:before="0" w:beforeAutospacing="0" w:after="0" w:afterAutospacing="0" w:line="288" w:lineRule="atLeast"/>
        <w:ind w:right="225" w:firstLine="709"/>
        <w:jc w:val="both"/>
        <w:rPr>
          <w:rStyle w:val="apple-converted-space"/>
          <w:color w:val="000000"/>
          <w:shd w:val="clear" w:color="auto" w:fill="FFFFFF"/>
        </w:rPr>
      </w:pPr>
      <w:r>
        <w:rPr>
          <w:color w:val="000000"/>
          <w:shd w:val="clear" w:color="auto" w:fill="FFFFFF"/>
        </w:rPr>
        <w:t>В 2010 году AliExpress появился на английском языке как торговая витрина, которая, по замыслу, должна была выстрелить в США и стать со временем мощным конкурентом. Площадка связывала китайский малый и средний бизнес с пользователями, при этом не несла расходов на склады и логистику, что позволило окупить затраты уже через два года. За каждую сделку сайт брал комиссию 5%, а затем начал зарабатывать ещё и на партнёрских программах, предлагая продавцам продвижение. В Америке новому малому бизнесу сложно развиваться не только в силу высокой конкуренции, но и по отношению к китайским дешевым товарам с огромными объемами поставок и разнообразным ассортиментом.</w:t>
      </w:r>
      <w:r>
        <w:rPr>
          <w:rStyle w:val="apple-converted-space"/>
          <w:color w:val="000000"/>
          <w:shd w:val="clear" w:color="auto" w:fill="FFFFFF"/>
        </w:rPr>
        <w:t> </w:t>
      </w:r>
    </w:p>
    <w:p w:rsidR="00514311" w:rsidRDefault="00514311" w:rsidP="008914DC">
      <w:pPr>
        <w:pStyle w:val="NormalWeb"/>
        <w:spacing w:before="0" w:beforeAutospacing="0" w:after="0" w:afterAutospacing="0" w:line="288" w:lineRule="atLeast"/>
        <w:ind w:right="225" w:firstLine="709"/>
        <w:jc w:val="both"/>
      </w:pPr>
      <w:r>
        <w:rPr>
          <w:color w:val="000000"/>
          <w:shd w:val="clear" w:color="auto" w:fill="FFFFFF"/>
        </w:rPr>
        <w:t xml:space="preserve">Сейчас на Aliexpress больше 200 000 продавцов конкурируют друг с другом за внимание покупателей – из этого можно сделать вывод, что данное предпринимательство является </w:t>
      </w:r>
      <w:r w:rsidRPr="00344C8C">
        <w:rPr>
          <w:color w:val="F79646"/>
          <w:shd w:val="clear" w:color="auto" w:fill="FFFFFF"/>
        </w:rPr>
        <w:t>крупным</w:t>
      </w:r>
      <w:r>
        <w:rPr>
          <w:color w:val="000000"/>
          <w:shd w:val="clear" w:color="auto" w:fill="FFFFFF"/>
        </w:rPr>
        <w:t>, (но состоит из множества мелких)</w:t>
      </w:r>
    </w:p>
    <w:p w:rsidR="00514311" w:rsidRPr="00344C8C" w:rsidRDefault="00514311" w:rsidP="008914DC">
      <w:pPr>
        <w:pStyle w:val="NormalWeb"/>
        <w:spacing w:before="0" w:beforeAutospacing="0" w:after="0" w:afterAutospacing="0" w:line="288" w:lineRule="atLeast"/>
        <w:ind w:right="225" w:firstLine="709"/>
        <w:jc w:val="both"/>
        <w:rPr>
          <w:rStyle w:val="apple-converted-space"/>
          <w:color w:val="000000"/>
          <w:shd w:val="clear" w:color="auto" w:fill="F5F5F5"/>
        </w:rPr>
      </w:pPr>
      <w:r>
        <w:rPr>
          <w:color w:val="000000"/>
          <w:shd w:val="clear" w:color="auto" w:fill="FFFFFF"/>
        </w:rPr>
        <w:t xml:space="preserve"> А</w:t>
      </w:r>
      <w:r>
        <w:rPr>
          <w:color w:val="000000"/>
          <w:shd w:val="clear" w:color="auto" w:fill="FFFFFF"/>
          <w:lang w:val="en-US"/>
        </w:rPr>
        <w:t>liExpress</w:t>
      </w:r>
      <w:r>
        <w:rPr>
          <w:color w:val="000000"/>
          <w:shd w:val="clear" w:color="auto" w:fill="FFFFFF"/>
        </w:rPr>
        <w:t xml:space="preserve"> – это коллективная форма предпринимательства, имеющая акции, и привлекающая иностранных инвесторов.</w:t>
      </w:r>
      <w:r w:rsidRPr="00344C8C">
        <w:rPr>
          <w:color w:val="000000"/>
          <w:shd w:val="clear" w:color="auto" w:fill="F5F5F5"/>
        </w:rPr>
        <w:t>Первыми крупными инвесторами стали японцы, которые влили в проект порядка $25 млн</w:t>
      </w:r>
      <w:r>
        <w:rPr>
          <w:color w:val="424242"/>
          <w:shd w:val="clear" w:color="auto" w:fill="F5F5F5"/>
        </w:rPr>
        <w:t xml:space="preserve">. </w:t>
      </w:r>
      <w:r w:rsidRPr="00344C8C">
        <w:rPr>
          <w:color w:val="000000"/>
          <w:shd w:val="clear" w:color="auto" w:fill="F5F5F5"/>
        </w:rPr>
        <w:t>Вложившаяся в группу Alibabaкомпания Yahoo! получила почти $10млрд</w:t>
      </w:r>
      <w:r>
        <w:rPr>
          <w:color w:val="000000"/>
          <w:shd w:val="clear" w:color="auto" w:fill="F5F5F5"/>
        </w:rPr>
        <w:t>.</w:t>
      </w:r>
      <w:r w:rsidRPr="00344C8C">
        <w:rPr>
          <w:color w:val="000000"/>
          <w:shd w:val="clear" w:color="auto" w:fill="F5F5F5"/>
        </w:rPr>
        <w:t xml:space="preserve"> после такого беспрецедентного размещения акций.</w:t>
      </w:r>
      <w:r>
        <w:rPr>
          <w:rStyle w:val="apple-converted-space"/>
          <w:color w:val="000000"/>
          <w:shd w:val="clear" w:color="auto" w:fill="F5F5F5"/>
        </w:rPr>
        <w:t> </w:t>
      </w:r>
    </w:p>
    <w:p w:rsidR="00514311" w:rsidRDefault="00514311" w:rsidP="008914DC">
      <w:pPr>
        <w:pStyle w:val="NormalWeb"/>
        <w:spacing w:before="0" w:beforeAutospacing="0" w:after="0" w:afterAutospacing="0" w:line="288" w:lineRule="atLeast"/>
        <w:ind w:right="225" w:firstLine="709"/>
        <w:rPr>
          <w:rStyle w:val="apple-converted-space"/>
          <w:color w:val="000000"/>
          <w:shd w:val="clear" w:color="auto" w:fill="F5F5F5"/>
        </w:rPr>
      </w:pPr>
      <w:r w:rsidRPr="00344C8C">
        <w:rPr>
          <w:color w:val="000000"/>
          <w:shd w:val="clear" w:color="auto" w:fill="F5F5F5"/>
        </w:rPr>
        <w:t>Ма перестал быть генеральным директором и тепе</w:t>
      </w:r>
      <w:r>
        <w:rPr>
          <w:color w:val="000000"/>
          <w:shd w:val="clear" w:color="auto" w:fill="F5F5F5"/>
        </w:rPr>
        <w:t>рь председательствует во главе Совета Д</w:t>
      </w:r>
      <w:r w:rsidRPr="00344C8C">
        <w:rPr>
          <w:color w:val="000000"/>
          <w:shd w:val="clear" w:color="auto" w:fill="F5F5F5"/>
        </w:rPr>
        <w:t>иректоров. Сейчас у Джека находится 7% акций его детища.</w:t>
      </w:r>
      <w:r w:rsidRPr="00344C8C">
        <w:rPr>
          <w:rStyle w:val="apple-converted-space"/>
          <w:color w:val="000000"/>
          <w:shd w:val="clear" w:color="auto" w:fill="F5F5F5"/>
        </w:rPr>
        <w:t xml:space="preserve">  </w:t>
      </w:r>
    </w:p>
    <w:p w:rsidR="00514311" w:rsidRPr="00344C8C" w:rsidRDefault="00514311" w:rsidP="00093C11">
      <w:pPr>
        <w:pStyle w:val="NormalWeb"/>
        <w:spacing w:before="225" w:beforeAutospacing="0" w:afterAutospacing="0" w:line="288" w:lineRule="atLeast"/>
        <w:ind w:right="225" w:firstLine="709"/>
        <w:rPr>
          <w:color w:val="00000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История создания компании Aliexpress" style="position:absolute;left:0;text-align:left;margin-left:-71.25pt;margin-top:45pt;width:567.6pt;height:311pt;z-index:251658240;visibility:visible">
            <v:imagedata r:id="rId37" o:title=""/>
            <w10:wrap type="topAndBottom"/>
          </v:shape>
        </w:pict>
      </w:r>
      <w:r>
        <w:rPr>
          <w:color w:val="000000"/>
        </w:rPr>
        <w:t xml:space="preserve">На сегодня </w:t>
      </w:r>
      <w:r w:rsidRPr="00344C8C">
        <w:rPr>
          <w:color w:val="000000"/>
          <w:lang w:val="en-US"/>
        </w:rPr>
        <w:t>AliExpress</w:t>
      </w:r>
      <w:r>
        <w:rPr>
          <w:color w:val="000000"/>
        </w:rPr>
        <w:t xml:space="preserve"> обеспечивает 2% ВВП своей </w:t>
      </w:r>
      <w:r w:rsidRPr="00344C8C">
        <w:rPr>
          <w:color w:val="000000"/>
        </w:rPr>
        <w:t xml:space="preserve"> страны.</w:t>
      </w:r>
    </w:p>
    <w:p w:rsidR="00514311" w:rsidRDefault="00514311" w:rsidP="004E3D74">
      <w:pPr>
        <w:widowControl w:val="0"/>
        <w:autoSpaceDE w:val="0"/>
        <w:ind w:firstLine="709"/>
        <w:jc w:val="both"/>
      </w:pPr>
    </w:p>
    <w:p w:rsidR="00514311" w:rsidRDefault="00514311" w:rsidP="00D90172">
      <w:pPr>
        <w:pStyle w:val="a3"/>
        <w:widowControl w:val="0"/>
        <w:tabs>
          <w:tab w:val="num" w:pos="0"/>
        </w:tabs>
        <w:autoSpaceDE w:val="0"/>
        <w:spacing w:before="0" w:beforeAutospacing="0" w:after="0" w:afterAutospacing="0"/>
        <w:ind w:firstLine="709"/>
        <w:jc w:val="center"/>
        <w:rPr>
          <w:b/>
          <w:i/>
        </w:rPr>
      </w:pPr>
      <w:r>
        <w:rPr>
          <w:b/>
          <w:i/>
        </w:rPr>
        <w:t>Тестовые материалы</w:t>
      </w:r>
    </w:p>
    <w:p w:rsidR="00514311" w:rsidRDefault="00514311" w:rsidP="00D90172">
      <w:pPr>
        <w:ind w:firstLine="709"/>
        <w:jc w:val="both"/>
      </w:pPr>
      <w:r>
        <w:t xml:space="preserve">Важными критерием оценки уровня текущих знаний студентов является выполнение ими тестовых заданий по отдельным темам. В частности, тестирование позволяет по мере прохождения учебного материала оценить уровень формирования у студентов необходимых компетенций. </w:t>
      </w:r>
    </w:p>
    <w:p w:rsidR="00514311" w:rsidRDefault="00514311" w:rsidP="00D90172">
      <w:pPr>
        <w:ind w:firstLine="709"/>
        <w:jc w:val="both"/>
      </w:pPr>
    </w:p>
    <w:p w:rsidR="00514311" w:rsidRDefault="00514311" w:rsidP="00D90172">
      <w:pPr>
        <w:jc w:val="center"/>
        <w:rPr>
          <w:b/>
        </w:rPr>
      </w:pPr>
      <w:r>
        <w:rPr>
          <w:b/>
        </w:rPr>
        <w:t>БАНК ТЕСТОВЫХ ЗАДАНИЙ</w:t>
      </w:r>
    </w:p>
    <w:p w:rsidR="00514311" w:rsidRDefault="00514311" w:rsidP="00D90172">
      <w:pPr>
        <w:autoSpaceDN w:val="0"/>
        <w:rPr>
          <w:b/>
        </w:rPr>
      </w:pPr>
      <w:r>
        <w:t xml:space="preserve">Общее количество тестовых заданий в базе -  </w:t>
      </w:r>
      <w:r>
        <w:rPr>
          <w:b/>
        </w:rPr>
        <w:t>120</w:t>
      </w:r>
    </w:p>
    <w:p w:rsidR="00514311" w:rsidRPr="00C21F55" w:rsidRDefault="00514311" w:rsidP="00D90172">
      <w:pPr>
        <w:autoSpaceDN w:val="0"/>
        <w:rPr>
          <w:b/>
        </w:rPr>
      </w:pPr>
      <w:r w:rsidRPr="00C21F55">
        <w:rPr>
          <w:b/>
        </w:rPr>
        <w:t xml:space="preserve">                 Структура базы тестовых заданий по основным разделам дисциплины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0"/>
        <w:gridCol w:w="6368"/>
        <w:gridCol w:w="1800"/>
      </w:tblGrid>
      <w:tr w:rsidR="00514311" w:rsidRPr="00892B96" w:rsidTr="00C21F55">
        <w:tc>
          <w:tcPr>
            <w:tcW w:w="580" w:type="dxa"/>
          </w:tcPr>
          <w:p w:rsidR="00514311" w:rsidRPr="00CA6016" w:rsidRDefault="00514311" w:rsidP="00F57020">
            <w:pPr>
              <w:jc w:val="center"/>
            </w:pPr>
            <w:r w:rsidRPr="00CA6016">
              <w:t>№</w:t>
            </w:r>
          </w:p>
          <w:p w:rsidR="00514311" w:rsidRPr="00CA6016" w:rsidRDefault="00514311" w:rsidP="00F57020">
            <w:pPr>
              <w:jc w:val="center"/>
            </w:pPr>
            <w:r w:rsidRPr="00CA6016">
              <w:t>тем</w:t>
            </w:r>
          </w:p>
        </w:tc>
        <w:tc>
          <w:tcPr>
            <w:tcW w:w="6368" w:type="dxa"/>
          </w:tcPr>
          <w:p w:rsidR="00514311" w:rsidRPr="00CA6016" w:rsidRDefault="00514311" w:rsidP="00F57020">
            <w:pPr>
              <w:jc w:val="center"/>
            </w:pPr>
            <w:r w:rsidRPr="00CA6016">
              <w:rPr>
                <w:bCs/>
              </w:rPr>
              <w:t>Наименование темы</w:t>
            </w:r>
          </w:p>
        </w:tc>
        <w:tc>
          <w:tcPr>
            <w:tcW w:w="1800" w:type="dxa"/>
          </w:tcPr>
          <w:p w:rsidR="00514311" w:rsidRPr="00CA6016" w:rsidRDefault="00514311" w:rsidP="00F57020">
            <w:pPr>
              <w:jc w:val="center"/>
            </w:pPr>
            <w:r w:rsidRPr="00CA6016">
              <w:t>Номера тестовых заданий в базе</w:t>
            </w:r>
          </w:p>
        </w:tc>
      </w:tr>
      <w:tr w:rsidR="00514311" w:rsidRPr="00CA6016" w:rsidTr="00C21F55">
        <w:trPr>
          <w:trHeight w:val="471"/>
        </w:trPr>
        <w:tc>
          <w:tcPr>
            <w:tcW w:w="580" w:type="dxa"/>
          </w:tcPr>
          <w:p w:rsidR="00514311" w:rsidRPr="00C21F55" w:rsidRDefault="00514311" w:rsidP="00F57020">
            <w:pPr>
              <w:jc w:val="center"/>
            </w:pPr>
            <w:r w:rsidRPr="00C21F55">
              <w:t>1.</w:t>
            </w:r>
          </w:p>
        </w:tc>
        <w:tc>
          <w:tcPr>
            <w:tcW w:w="6368" w:type="dxa"/>
          </w:tcPr>
          <w:p w:rsidR="00514311" w:rsidRPr="00C21F55" w:rsidRDefault="00514311" w:rsidP="00F57020">
            <w:pPr>
              <w:pStyle w:val="Heading5"/>
              <w:widowControl w:val="0"/>
              <w:autoSpaceDE w:val="0"/>
              <w:autoSpaceDN w:val="0"/>
              <w:adjustRightInd w:val="0"/>
              <w:spacing w:before="0"/>
              <w:rPr>
                <w:b w:val="0"/>
                <w:i w:val="0"/>
                <w:sz w:val="24"/>
                <w:szCs w:val="24"/>
              </w:rPr>
            </w:pPr>
            <w:r w:rsidRPr="00C21F55">
              <w:rPr>
                <w:b w:val="0"/>
                <w:i w:val="0"/>
                <w:sz w:val="24"/>
                <w:szCs w:val="24"/>
              </w:rPr>
              <w:t>Общая характеристика предпринимательства и предпринимательской деятельности</w:t>
            </w:r>
          </w:p>
        </w:tc>
        <w:tc>
          <w:tcPr>
            <w:tcW w:w="1800" w:type="dxa"/>
          </w:tcPr>
          <w:p w:rsidR="00514311" w:rsidRPr="00CA6016" w:rsidRDefault="00514311" w:rsidP="00F57020">
            <w:pPr>
              <w:jc w:val="center"/>
            </w:pPr>
            <w:r w:rsidRPr="00CA6016">
              <w:t>1-20</w:t>
            </w:r>
          </w:p>
        </w:tc>
      </w:tr>
      <w:tr w:rsidR="00514311" w:rsidRPr="00892B96" w:rsidTr="00C21F55">
        <w:tc>
          <w:tcPr>
            <w:tcW w:w="580" w:type="dxa"/>
          </w:tcPr>
          <w:p w:rsidR="00514311" w:rsidRPr="00892B96" w:rsidRDefault="00514311" w:rsidP="00F57020">
            <w:pPr>
              <w:jc w:val="center"/>
              <w:rPr>
                <w:b/>
              </w:rPr>
            </w:pPr>
            <w:r w:rsidRPr="00892B96">
              <w:rPr>
                <w:b/>
              </w:rPr>
              <w:t>2.</w:t>
            </w:r>
          </w:p>
        </w:tc>
        <w:tc>
          <w:tcPr>
            <w:tcW w:w="6368" w:type="dxa"/>
          </w:tcPr>
          <w:p w:rsidR="00514311" w:rsidRPr="00892B96" w:rsidRDefault="00514311" w:rsidP="00F57020">
            <w:pPr>
              <w:jc w:val="both"/>
            </w:pPr>
            <w:r w:rsidRPr="00892B96">
              <w:t>Субъекты предпринимательской деятельности</w:t>
            </w:r>
          </w:p>
        </w:tc>
        <w:tc>
          <w:tcPr>
            <w:tcW w:w="1800" w:type="dxa"/>
          </w:tcPr>
          <w:p w:rsidR="00514311" w:rsidRPr="00892B96" w:rsidRDefault="00514311" w:rsidP="00F57020">
            <w:pPr>
              <w:jc w:val="center"/>
            </w:pPr>
            <w:r w:rsidRPr="00892B96">
              <w:t>21-58</w:t>
            </w:r>
          </w:p>
        </w:tc>
      </w:tr>
      <w:tr w:rsidR="00514311" w:rsidRPr="00892B96" w:rsidTr="00C21F55">
        <w:tc>
          <w:tcPr>
            <w:tcW w:w="580" w:type="dxa"/>
          </w:tcPr>
          <w:p w:rsidR="00514311" w:rsidRPr="00CA6016" w:rsidRDefault="00514311" w:rsidP="00F57020">
            <w:pPr>
              <w:jc w:val="center"/>
            </w:pPr>
            <w:r w:rsidRPr="00CA6016">
              <w:t>3.</w:t>
            </w:r>
          </w:p>
        </w:tc>
        <w:tc>
          <w:tcPr>
            <w:tcW w:w="6368" w:type="dxa"/>
          </w:tcPr>
          <w:p w:rsidR="00514311" w:rsidRPr="00892B96" w:rsidRDefault="00514311" w:rsidP="00F57020">
            <w:pPr>
              <w:jc w:val="both"/>
            </w:pPr>
            <w:r w:rsidRPr="00892B96">
              <w:t>Малое и среднее предпринимательство</w:t>
            </w:r>
          </w:p>
        </w:tc>
        <w:tc>
          <w:tcPr>
            <w:tcW w:w="1800" w:type="dxa"/>
          </w:tcPr>
          <w:p w:rsidR="00514311" w:rsidRPr="00892B96" w:rsidRDefault="00514311" w:rsidP="00F57020">
            <w:pPr>
              <w:jc w:val="center"/>
            </w:pPr>
            <w:r w:rsidRPr="00892B96">
              <w:t>59 - 78</w:t>
            </w:r>
          </w:p>
        </w:tc>
      </w:tr>
      <w:tr w:rsidR="00514311" w:rsidRPr="00892B96" w:rsidTr="00C21F55">
        <w:tc>
          <w:tcPr>
            <w:tcW w:w="580" w:type="dxa"/>
          </w:tcPr>
          <w:p w:rsidR="00514311" w:rsidRPr="00CA6016" w:rsidRDefault="00514311" w:rsidP="00F57020">
            <w:pPr>
              <w:jc w:val="center"/>
            </w:pPr>
            <w:r w:rsidRPr="00CA6016">
              <w:t>4.</w:t>
            </w:r>
          </w:p>
        </w:tc>
        <w:tc>
          <w:tcPr>
            <w:tcW w:w="6368" w:type="dxa"/>
          </w:tcPr>
          <w:p w:rsidR="00514311" w:rsidRPr="00892B96" w:rsidRDefault="00514311" w:rsidP="00F57020">
            <w:r w:rsidRPr="00892B96">
              <w:t>Налогообложение и льготы для организаций и индивидуальных предпринимателей</w:t>
            </w:r>
          </w:p>
        </w:tc>
        <w:tc>
          <w:tcPr>
            <w:tcW w:w="1800" w:type="dxa"/>
          </w:tcPr>
          <w:p w:rsidR="00514311" w:rsidRPr="00892B96" w:rsidRDefault="00514311" w:rsidP="00F57020">
            <w:pPr>
              <w:jc w:val="center"/>
            </w:pPr>
            <w:r w:rsidRPr="00892B96">
              <w:t>79- 83</w:t>
            </w:r>
          </w:p>
        </w:tc>
      </w:tr>
      <w:tr w:rsidR="00514311" w:rsidRPr="00892B96" w:rsidTr="00C21F55">
        <w:tc>
          <w:tcPr>
            <w:tcW w:w="580" w:type="dxa"/>
          </w:tcPr>
          <w:p w:rsidR="00514311" w:rsidRPr="00CA6016" w:rsidRDefault="00514311" w:rsidP="00F57020">
            <w:pPr>
              <w:jc w:val="center"/>
            </w:pPr>
            <w:r w:rsidRPr="00CA6016">
              <w:t>5.</w:t>
            </w:r>
          </w:p>
        </w:tc>
        <w:tc>
          <w:tcPr>
            <w:tcW w:w="6368" w:type="dxa"/>
          </w:tcPr>
          <w:p w:rsidR="00514311" w:rsidRPr="00892B96" w:rsidRDefault="00514311" w:rsidP="00F57020">
            <w:pPr>
              <w:jc w:val="both"/>
            </w:pPr>
            <w:r w:rsidRPr="00892B96">
              <w:t>Основы бизнес - планирования предпринимательской деятельности</w:t>
            </w:r>
          </w:p>
        </w:tc>
        <w:tc>
          <w:tcPr>
            <w:tcW w:w="1800" w:type="dxa"/>
          </w:tcPr>
          <w:p w:rsidR="00514311" w:rsidRPr="00892B96" w:rsidRDefault="00514311" w:rsidP="00F57020">
            <w:pPr>
              <w:jc w:val="center"/>
            </w:pPr>
            <w:r w:rsidRPr="00892B96">
              <w:t>84 - 109</w:t>
            </w:r>
          </w:p>
        </w:tc>
      </w:tr>
      <w:tr w:rsidR="00514311" w:rsidRPr="00892B96" w:rsidTr="00C21F55">
        <w:trPr>
          <w:trHeight w:val="427"/>
        </w:trPr>
        <w:tc>
          <w:tcPr>
            <w:tcW w:w="580" w:type="dxa"/>
          </w:tcPr>
          <w:p w:rsidR="00514311" w:rsidRPr="00CA6016" w:rsidRDefault="00514311" w:rsidP="00F57020">
            <w:pPr>
              <w:jc w:val="center"/>
            </w:pPr>
            <w:r w:rsidRPr="00CA6016">
              <w:t>6.</w:t>
            </w:r>
          </w:p>
        </w:tc>
        <w:tc>
          <w:tcPr>
            <w:tcW w:w="6368" w:type="dxa"/>
          </w:tcPr>
          <w:p w:rsidR="00514311" w:rsidRPr="00892B96" w:rsidRDefault="00514311" w:rsidP="00F57020">
            <w:r w:rsidRPr="00892B96">
              <w:t>Особенности предпринимательской деятельности в сфере СКС</w:t>
            </w:r>
          </w:p>
        </w:tc>
        <w:tc>
          <w:tcPr>
            <w:tcW w:w="1800" w:type="dxa"/>
          </w:tcPr>
          <w:p w:rsidR="00514311" w:rsidRPr="00892B96" w:rsidRDefault="00514311" w:rsidP="00F57020">
            <w:pPr>
              <w:jc w:val="center"/>
            </w:pPr>
            <w:r>
              <w:t>110 - 120</w:t>
            </w:r>
          </w:p>
        </w:tc>
      </w:tr>
      <w:tr w:rsidR="00514311" w:rsidRPr="00892B96" w:rsidTr="00C21F55">
        <w:tc>
          <w:tcPr>
            <w:tcW w:w="580" w:type="dxa"/>
          </w:tcPr>
          <w:p w:rsidR="00514311" w:rsidRPr="00892B96" w:rsidRDefault="00514311" w:rsidP="00F57020">
            <w:pPr>
              <w:jc w:val="center"/>
              <w:rPr>
                <w:b/>
              </w:rPr>
            </w:pPr>
          </w:p>
        </w:tc>
        <w:tc>
          <w:tcPr>
            <w:tcW w:w="6368" w:type="dxa"/>
          </w:tcPr>
          <w:p w:rsidR="00514311" w:rsidRPr="00892B96" w:rsidRDefault="00514311" w:rsidP="00F57020">
            <w:pPr>
              <w:rPr>
                <w:b/>
              </w:rPr>
            </w:pPr>
            <w:r>
              <w:rPr>
                <w:b/>
              </w:rPr>
              <w:t>Все</w:t>
            </w:r>
            <w:r w:rsidRPr="00892B96">
              <w:rPr>
                <w:b/>
              </w:rPr>
              <w:t>го:</w:t>
            </w:r>
          </w:p>
        </w:tc>
        <w:tc>
          <w:tcPr>
            <w:tcW w:w="1800" w:type="dxa"/>
          </w:tcPr>
          <w:p w:rsidR="00514311" w:rsidRPr="00C21F55" w:rsidRDefault="00514311" w:rsidP="00F57020">
            <w:pPr>
              <w:jc w:val="center"/>
              <w:rPr>
                <w:b/>
              </w:rPr>
            </w:pPr>
            <w:r w:rsidRPr="00C21F55">
              <w:rPr>
                <w:b/>
              </w:rPr>
              <w:t>12</w:t>
            </w:r>
            <w:r>
              <w:rPr>
                <w:b/>
              </w:rPr>
              <w:t>0</w:t>
            </w:r>
          </w:p>
        </w:tc>
      </w:tr>
    </w:tbl>
    <w:p w:rsidR="00514311" w:rsidRPr="00DD3555" w:rsidRDefault="00514311" w:rsidP="00D90172">
      <w:pPr>
        <w:ind w:firstLine="709"/>
        <w:jc w:val="both"/>
      </w:pPr>
      <w:r>
        <w:t xml:space="preserve">Тестовые задания </w:t>
      </w:r>
      <w:r w:rsidRPr="003E4080">
        <w:t xml:space="preserve"> размещен</w:t>
      </w:r>
      <w:r>
        <w:t>ы</w:t>
      </w:r>
      <w:r w:rsidRPr="003E4080">
        <w:t xml:space="preserve"> в электронном ку</w:t>
      </w:r>
      <w:r>
        <w:t xml:space="preserve">рсе по дисциплине - </w:t>
      </w:r>
      <w:hyperlink r:id="rId38" w:history="1">
        <w:r w:rsidRPr="00A25702">
          <w:rPr>
            <w:rStyle w:val="Hyperlink"/>
          </w:rPr>
          <w:t>https://edu.gup.ru/course/view.php?id=2262</w:t>
        </w:r>
      </w:hyperlink>
      <w:r>
        <w:t xml:space="preserve"> </w:t>
      </w:r>
    </w:p>
    <w:p w:rsidR="00514311" w:rsidRDefault="00514311" w:rsidP="00D90172">
      <w:pPr>
        <w:ind w:firstLine="709"/>
        <w:rPr>
          <w:i/>
        </w:rPr>
      </w:pPr>
    </w:p>
    <w:p w:rsidR="00514311" w:rsidRDefault="00514311" w:rsidP="00705A08">
      <w:pPr>
        <w:rPr>
          <w:i/>
        </w:rPr>
      </w:pPr>
      <w:r>
        <w:rPr>
          <w:i/>
        </w:rPr>
        <w:t>ПРОМЕЖУТОЧНАЯ АТТЕСТАЦИЯ</w:t>
      </w:r>
    </w:p>
    <w:p w:rsidR="00514311" w:rsidRDefault="00514311" w:rsidP="00705A08">
      <w:pPr>
        <w:tabs>
          <w:tab w:val="left" w:pos="-142"/>
          <w:tab w:val="left" w:pos="0"/>
          <w:tab w:val="left" w:pos="142"/>
        </w:tabs>
        <w:rPr>
          <w:b/>
        </w:rPr>
      </w:pPr>
      <w:r>
        <w:rPr>
          <w:b/>
        </w:rPr>
        <w:t xml:space="preserve">                                               Вопросы для подготовки к зачету</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Понятие и сущность предпринимательства и предпринимательской деятельности.</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Организационно-правовые формы предпринимательства.</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Технология принятия предпринимательских решений.</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Выбор сферы деятельности нового предприятия.</w:t>
      </w:r>
    </w:p>
    <w:p w:rsidR="00514311"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Государственная регистрация предприятий. Учредительные документы.</w:t>
      </w:r>
    </w:p>
    <w:p w:rsidR="00514311" w:rsidRDefault="00514311" w:rsidP="00705A08">
      <w:pPr>
        <w:numPr>
          <w:ilvl w:val="0"/>
          <w:numId w:val="9"/>
        </w:numPr>
        <w:suppressAutoHyphens w:val="0"/>
        <w:spacing w:before="100" w:beforeAutospacing="1" w:after="100" w:afterAutospacing="1"/>
        <w:ind w:left="360" w:firstLine="0"/>
        <w:jc w:val="both"/>
        <w:rPr>
          <w:lang w:eastAsia="ru-RU"/>
        </w:rPr>
      </w:pPr>
      <w:r>
        <w:rPr>
          <w:lang w:eastAsia="ru-RU"/>
        </w:rPr>
        <w:t xml:space="preserve">Государственная поддержка и регулирование предпринимательской деятельности. </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 xml:space="preserve"> Юридические нормы деятельности предпринимательских организаций. </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Холдинги как рыночные структуры предпринимательской деятельности.</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Разработка стратегии и тактики нового предприятия.</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Понятие предпринимательского капитала и показатели эффективности его использования.</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Производственная предпринимательская деятельность.</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 xml:space="preserve">Понятие франчайзинга в предпринимательской деятельности. </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Бизнес-план как основной инструмент хозяйственной деятельности предпринимателя.</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Предпринимательская тайна и механизм ее защиты.</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 xml:space="preserve"> Общество с ограниченной ответственностью. Правила учреждения и права участников ООО.</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Сущность культуры предпринимательства.</w:t>
      </w:r>
      <w:r>
        <w:rPr>
          <w:lang w:eastAsia="ru-RU"/>
        </w:rPr>
        <w:t xml:space="preserve"> Э</w:t>
      </w:r>
      <w:r w:rsidRPr="00034502">
        <w:rPr>
          <w:lang w:eastAsia="ru-RU"/>
        </w:rPr>
        <w:t>тика и этикет.</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Раздел 6 бизнес плана -  Предпринимательский капитал и способы его формирования.</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 xml:space="preserve">Сущность коммерческого предпринимательства. </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 xml:space="preserve">Производственные кооперативы. Понятие и сферы деятельности. </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 xml:space="preserve"> Понятие «риска» и «неопределенности» в предпринимательской деятельности.</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Особенности бизнес планирования в сфере СКС.</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Организационно правовые формы предпринима</w:t>
      </w:r>
      <w:r>
        <w:rPr>
          <w:lang w:eastAsia="ru-RU"/>
        </w:rPr>
        <w:t>тельства и их характеристики – закрытые и открытые Акционерные О</w:t>
      </w:r>
      <w:r w:rsidRPr="00034502">
        <w:rPr>
          <w:lang w:eastAsia="ru-RU"/>
        </w:rPr>
        <w:t>бщества.</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Предпринимательство в сфере услуг: туристическая отрасль.</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С</w:t>
      </w:r>
      <w:r>
        <w:rPr>
          <w:lang w:eastAsia="ru-RU"/>
        </w:rPr>
        <w:t>вободные экономические зоны (оф</w:t>
      </w:r>
      <w:r w:rsidRPr="00034502">
        <w:rPr>
          <w:lang w:eastAsia="ru-RU"/>
        </w:rPr>
        <w:t xml:space="preserve">шоры). Отечественный и зарубежный опыт деятельности. </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Индивидуальное предпринимательство и правила регистрации ИП.</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Понятие эффективности использования капитала фирмы.</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 xml:space="preserve">Правила сбора и анализа информации о продукции (услуге) для бизнес- плана. </w:t>
      </w:r>
    </w:p>
    <w:p w:rsidR="00514311" w:rsidRDefault="00514311" w:rsidP="00705A08">
      <w:pPr>
        <w:numPr>
          <w:ilvl w:val="0"/>
          <w:numId w:val="9"/>
        </w:numPr>
        <w:suppressAutoHyphens w:val="0"/>
        <w:spacing w:before="100" w:beforeAutospacing="1" w:after="100" w:afterAutospacing="1"/>
        <w:ind w:left="360" w:firstLine="0"/>
        <w:jc w:val="both"/>
        <w:rPr>
          <w:lang w:eastAsia="ru-RU"/>
        </w:rPr>
      </w:pPr>
      <w:r w:rsidRPr="00034502">
        <w:rPr>
          <w:lang w:eastAsia="ru-RU"/>
        </w:rPr>
        <w:t xml:space="preserve"> Выход из бизнеса. Ликвидация предпринимательской фирмы.  </w:t>
      </w:r>
    </w:p>
    <w:p w:rsidR="00514311" w:rsidRPr="00034502" w:rsidRDefault="00514311" w:rsidP="00705A08">
      <w:pPr>
        <w:numPr>
          <w:ilvl w:val="0"/>
          <w:numId w:val="9"/>
        </w:numPr>
        <w:suppressAutoHyphens w:val="0"/>
        <w:spacing w:before="100" w:beforeAutospacing="1" w:after="100" w:afterAutospacing="1"/>
        <w:ind w:left="360" w:firstLine="0"/>
        <w:jc w:val="both"/>
        <w:rPr>
          <w:lang w:eastAsia="ru-RU"/>
        </w:rPr>
      </w:pPr>
      <w:r>
        <w:rPr>
          <w:lang w:eastAsia="ru-RU"/>
        </w:rPr>
        <w:t>Банкротство фирмы.</w:t>
      </w:r>
    </w:p>
    <w:p w:rsidR="00514311" w:rsidRPr="00034502" w:rsidRDefault="00514311" w:rsidP="00705A08">
      <w:pPr>
        <w:numPr>
          <w:ilvl w:val="0"/>
          <w:numId w:val="9"/>
        </w:numPr>
        <w:suppressAutoHyphens w:val="0"/>
        <w:jc w:val="both"/>
        <w:rPr>
          <w:lang w:eastAsia="ru-RU"/>
        </w:rPr>
      </w:pPr>
      <w:r w:rsidRPr="00034502">
        <w:rPr>
          <w:lang w:eastAsia="ru-RU"/>
        </w:rPr>
        <w:t>Классификация видов предпринимательской деятельности.</w:t>
      </w:r>
    </w:p>
    <w:p w:rsidR="00514311" w:rsidRPr="00034502" w:rsidRDefault="00514311" w:rsidP="00705A08">
      <w:pPr>
        <w:numPr>
          <w:ilvl w:val="0"/>
          <w:numId w:val="9"/>
        </w:numPr>
        <w:suppressAutoHyphens w:val="0"/>
        <w:jc w:val="both"/>
        <w:rPr>
          <w:lang w:eastAsia="ru-RU"/>
        </w:rPr>
      </w:pPr>
      <w:r w:rsidRPr="00034502">
        <w:rPr>
          <w:lang w:eastAsia="ru-RU"/>
        </w:rPr>
        <w:t>Источники формирования предпринимательских идей.</w:t>
      </w:r>
    </w:p>
    <w:p w:rsidR="00514311" w:rsidRPr="00034502" w:rsidRDefault="00514311" w:rsidP="00705A08">
      <w:pPr>
        <w:numPr>
          <w:ilvl w:val="0"/>
          <w:numId w:val="9"/>
        </w:numPr>
        <w:suppressAutoHyphens w:val="0"/>
        <w:jc w:val="both"/>
        <w:rPr>
          <w:lang w:eastAsia="ru-RU"/>
        </w:rPr>
      </w:pPr>
      <w:r w:rsidRPr="00034502">
        <w:rPr>
          <w:lang w:eastAsia="ru-RU"/>
        </w:rPr>
        <w:t xml:space="preserve">Сбор и анализ информации по рынку сбыта для бизнес-плана. Раздел 4 – план маркетинга. </w:t>
      </w:r>
    </w:p>
    <w:p w:rsidR="00514311" w:rsidRPr="00034502" w:rsidRDefault="00514311" w:rsidP="00705A08">
      <w:pPr>
        <w:numPr>
          <w:ilvl w:val="0"/>
          <w:numId w:val="9"/>
        </w:numPr>
        <w:suppressAutoHyphens w:val="0"/>
        <w:jc w:val="both"/>
        <w:rPr>
          <w:lang w:eastAsia="ru-RU"/>
        </w:rPr>
      </w:pPr>
      <w:r w:rsidRPr="00034502">
        <w:rPr>
          <w:lang w:eastAsia="ru-RU"/>
        </w:rPr>
        <w:t>Основной и оборотный капитал предприятия.</w:t>
      </w:r>
    </w:p>
    <w:p w:rsidR="00514311" w:rsidRPr="00034502" w:rsidRDefault="00514311" w:rsidP="00705A08">
      <w:pPr>
        <w:numPr>
          <w:ilvl w:val="0"/>
          <w:numId w:val="9"/>
        </w:numPr>
        <w:suppressAutoHyphens w:val="0"/>
        <w:jc w:val="both"/>
        <w:rPr>
          <w:lang w:eastAsia="ru-RU"/>
        </w:rPr>
      </w:pPr>
      <w:r w:rsidRPr="00034502">
        <w:rPr>
          <w:lang w:eastAsia="ru-RU"/>
        </w:rPr>
        <w:t>Методы снижения предпринимательских рисков.</w:t>
      </w:r>
      <w:r>
        <w:rPr>
          <w:lang w:eastAsia="ru-RU"/>
        </w:rPr>
        <w:t xml:space="preserve"> Страхование рисков.</w:t>
      </w:r>
    </w:p>
    <w:p w:rsidR="00514311" w:rsidRPr="00034502" w:rsidRDefault="00514311" w:rsidP="00705A08">
      <w:pPr>
        <w:numPr>
          <w:ilvl w:val="0"/>
          <w:numId w:val="9"/>
        </w:numPr>
        <w:suppressAutoHyphens w:val="0"/>
        <w:jc w:val="both"/>
        <w:rPr>
          <w:lang w:eastAsia="ru-RU"/>
        </w:rPr>
      </w:pPr>
      <w:r w:rsidRPr="00034502">
        <w:rPr>
          <w:lang w:eastAsia="ru-RU"/>
        </w:rPr>
        <w:t>Основные виды франчайзинга.</w:t>
      </w:r>
    </w:p>
    <w:p w:rsidR="00514311" w:rsidRPr="00034502" w:rsidRDefault="00514311" w:rsidP="00705A08">
      <w:pPr>
        <w:numPr>
          <w:ilvl w:val="0"/>
          <w:numId w:val="9"/>
        </w:numPr>
        <w:suppressAutoHyphens w:val="0"/>
        <w:jc w:val="both"/>
        <w:rPr>
          <w:lang w:eastAsia="ru-RU"/>
        </w:rPr>
      </w:pPr>
      <w:r w:rsidRPr="00034502">
        <w:rPr>
          <w:lang w:eastAsia="ru-RU"/>
        </w:rPr>
        <w:t>Понятие оферты.</w:t>
      </w:r>
    </w:p>
    <w:p w:rsidR="00514311" w:rsidRPr="00034502" w:rsidRDefault="00514311" w:rsidP="00705A08">
      <w:pPr>
        <w:numPr>
          <w:ilvl w:val="0"/>
          <w:numId w:val="9"/>
        </w:numPr>
        <w:suppressAutoHyphens w:val="0"/>
        <w:jc w:val="both"/>
        <w:rPr>
          <w:lang w:eastAsia="ru-RU"/>
        </w:rPr>
      </w:pPr>
      <w:r w:rsidRPr="00034502">
        <w:rPr>
          <w:lang w:eastAsia="ru-RU"/>
        </w:rPr>
        <w:t xml:space="preserve">Бизнес-план. Раздел 8 – Финансовый план. Источники финансирования. </w:t>
      </w:r>
    </w:p>
    <w:p w:rsidR="00514311" w:rsidRPr="00034502" w:rsidRDefault="00514311" w:rsidP="00705A08">
      <w:pPr>
        <w:numPr>
          <w:ilvl w:val="0"/>
          <w:numId w:val="9"/>
        </w:numPr>
        <w:suppressAutoHyphens w:val="0"/>
        <w:jc w:val="both"/>
        <w:rPr>
          <w:lang w:eastAsia="ru-RU"/>
        </w:rPr>
      </w:pPr>
      <w:r w:rsidRPr="00034502">
        <w:rPr>
          <w:lang w:eastAsia="ru-RU"/>
        </w:rPr>
        <w:t xml:space="preserve">Понятие юридического лица как субъекта предпринимательской деятельности. </w:t>
      </w:r>
    </w:p>
    <w:p w:rsidR="00514311" w:rsidRPr="00034502" w:rsidRDefault="00514311" w:rsidP="00705A08">
      <w:pPr>
        <w:numPr>
          <w:ilvl w:val="0"/>
          <w:numId w:val="9"/>
        </w:numPr>
        <w:suppressAutoHyphens w:val="0"/>
        <w:jc w:val="both"/>
        <w:rPr>
          <w:lang w:eastAsia="ru-RU"/>
        </w:rPr>
      </w:pPr>
      <w:r w:rsidRPr="00034502">
        <w:rPr>
          <w:lang w:eastAsia="ru-RU"/>
        </w:rPr>
        <w:t>Показатели эффективности использования капитала.</w:t>
      </w:r>
    </w:p>
    <w:p w:rsidR="00514311" w:rsidRPr="00034502" w:rsidRDefault="00514311" w:rsidP="00705A08">
      <w:pPr>
        <w:numPr>
          <w:ilvl w:val="0"/>
          <w:numId w:val="9"/>
        </w:numPr>
        <w:suppressAutoHyphens w:val="0"/>
        <w:jc w:val="both"/>
        <w:rPr>
          <w:lang w:eastAsia="ru-RU"/>
        </w:rPr>
      </w:pPr>
      <w:r w:rsidRPr="00034502">
        <w:rPr>
          <w:lang w:eastAsia="ru-RU"/>
        </w:rPr>
        <w:t xml:space="preserve">Содержание и виды конкуренции в предпринимательской среде. </w:t>
      </w:r>
    </w:p>
    <w:p w:rsidR="00514311" w:rsidRPr="00034502" w:rsidRDefault="00514311" w:rsidP="00705A08">
      <w:pPr>
        <w:numPr>
          <w:ilvl w:val="0"/>
          <w:numId w:val="9"/>
        </w:numPr>
        <w:suppressAutoHyphens w:val="0"/>
        <w:jc w:val="both"/>
        <w:rPr>
          <w:lang w:eastAsia="ru-RU"/>
        </w:rPr>
      </w:pPr>
      <w:r w:rsidRPr="00034502">
        <w:rPr>
          <w:lang w:eastAsia="ru-RU"/>
        </w:rPr>
        <w:t xml:space="preserve">Факторы спроса в сфере услуг. </w:t>
      </w:r>
    </w:p>
    <w:p w:rsidR="00514311" w:rsidRPr="00034502" w:rsidRDefault="00514311" w:rsidP="00705A08">
      <w:pPr>
        <w:numPr>
          <w:ilvl w:val="0"/>
          <w:numId w:val="9"/>
        </w:numPr>
        <w:suppressAutoHyphens w:val="0"/>
        <w:jc w:val="both"/>
        <w:rPr>
          <w:lang w:eastAsia="ru-RU"/>
        </w:rPr>
      </w:pPr>
      <w:r w:rsidRPr="00034502">
        <w:rPr>
          <w:lang w:eastAsia="ru-RU"/>
        </w:rPr>
        <w:t>Особенности ценообразования в сфере услуг.</w:t>
      </w:r>
    </w:p>
    <w:p w:rsidR="00514311" w:rsidRPr="00034502" w:rsidRDefault="00514311" w:rsidP="00705A08">
      <w:pPr>
        <w:numPr>
          <w:ilvl w:val="0"/>
          <w:numId w:val="9"/>
        </w:numPr>
        <w:suppressAutoHyphens w:val="0"/>
        <w:jc w:val="both"/>
        <w:rPr>
          <w:lang w:eastAsia="ru-RU"/>
        </w:rPr>
      </w:pPr>
      <w:r w:rsidRPr="00034502">
        <w:rPr>
          <w:lang w:eastAsia="ru-RU"/>
        </w:rPr>
        <w:t>Понятие предпринимательского дохода.</w:t>
      </w:r>
    </w:p>
    <w:p w:rsidR="00514311" w:rsidRPr="00034502" w:rsidRDefault="00514311" w:rsidP="00705A08">
      <w:pPr>
        <w:numPr>
          <w:ilvl w:val="0"/>
          <w:numId w:val="9"/>
        </w:numPr>
        <w:suppressAutoHyphens w:val="0"/>
        <w:jc w:val="both"/>
        <w:rPr>
          <w:lang w:eastAsia="ru-RU"/>
        </w:rPr>
      </w:pPr>
      <w:r w:rsidRPr="00034502">
        <w:rPr>
          <w:lang w:eastAsia="ru-RU"/>
        </w:rPr>
        <w:t xml:space="preserve">Бизнес – план. Раздел 6. Управление предприятием. Разработка организационной структуры предприятия. </w:t>
      </w:r>
    </w:p>
    <w:p w:rsidR="00514311" w:rsidRPr="00034502" w:rsidRDefault="00514311" w:rsidP="00705A08">
      <w:pPr>
        <w:numPr>
          <w:ilvl w:val="0"/>
          <w:numId w:val="9"/>
        </w:numPr>
        <w:suppressAutoHyphens w:val="0"/>
        <w:jc w:val="both"/>
        <w:rPr>
          <w:lang w:eastAsia="ru-RU"/>
        </w:rPr>
      </w:pPr>
      <w:r w:rsidRPr="00034502">
        <w:rPr>
          <w:lang w:eastAsia="ru-RU"/>
        </w:rPr>
        <w:t>Понятие предпринимательской идеи.</w:t>
      </w:r>
    </w:p>
    <w:p w:rsidR="00514311" w:rsidRPr="00034502" w:rsidRDefault="00514311" w:rsidP="00705A08">
      <w:pPr>
        <w:numPr>
          <w:ilvl w:val="0"/>
          <w:numId w:val="9"/>
        </w:numPr>
        <w:suppressAutoHyphens w:val="0"/>
        <w:jc w:val="both"/>
        <w:rPr>
          <w:lang w:eastAsia="ru-RU"/>
        </w:rPr>
      </w:pPr>
      <w:r w:rsidRPr="00034502">
        <w:rPr>
          <w:lang w:eastAsia="ru-RU"/>
        </w:rPr>
        <w:t>Физические и юридические лица в предпринимательской деятельности.</w:t>
      </w:r>
    </w:p>
    <w:p w:rsidR="00514311" w:rsidRPr="00034502" w:rsidRDefault="00514311" w:rsidP="00705A08">
      <w:pPr>
        <w:pStyle w:val="ListParagraph"/>
        <w:numPr>
          <w:ilvl w:val="0"/>
          <w:numId w:val="9"/>
        </w:numPr>
        <w:suppressAutoHyphens w:val="0"/>
        <w:jc w:val="both"/>
        <w:rPr>
          <w:lang w:eastAsia="ru-RU"/>
        </w:rPr>
      </w:pPr>
      <w:r w:rsidRPr="00034502">
        <w:rPr>
          <w:lang w:eastAsia="ru-RU"/>
        </w:rPr>
        <w:t>Понятие предпринимательства в сфере финансов.</w:t>
      </w:r>
    </w:p>
    <w:p w:rsidR="00514311" w:rsidRPr="00034502" w:rsidRDefault="00514311" w:rsidP="00705A08">
      <w:pPr>
        <w:pStyle w:val="ListParagraph"/>
        <w:numPr>
          <w:ilvl w:val="0"/>
          <w:numId w:val="9"/>
        </w:numPr>
        <w:suppressAutoHyphens w:val="0"/>
        <w:jc w:val="both"/>
        <w:rPr>
          <w:lang w:eastAsia="ru-RU"/>
        </w:rPr>
      </w:pPr>
      <w:r w:rsidRPr="00034502">
        <w:rPr>
          <w:lang w:eastAsia="ru-RU"/>
        </w:rPr>
        <w:t xml:space="preserve"> Понятие лизинга в предпринимательской деятельности.</w:t>
      </w:r>
    </w:p>
    <w:p w:rsidR="00514311" w:rsidRPr="00034502" w:rsidRDefault="00514311" w:rsidP="00705A08">
      <w:pPr>
        <w:pStyle w:val="ListParagraph"/>
        <w:numPr>
          <w:ilvl w:val="0"/>
          <w:numId w:val="9"/>
        </w:numPr>
        <w:suppressAutoHyphens w:val="0"/>
        <w:jc w:val="both"/>
        <w:rPr>
          <w:lang w:eastAsia="ru-RU"/>
        </w:rPr>
      </w:pPr>
      <w:r w:rsidRPr="00034502">
        <w:rPr>
          <w:lang w:eastAsia="ru-RU"/>
        </w:rPr>
        <w:t>Виды и формы предпринимательской деятельности.</w:t>
      </w:r>
    </w:p>
    <w:p w:rsidR="00514311" w:rsidRPr="00034502" w:rsidRDefault="00514311" w:rsidP="00705A08">
      <w:pPr>
        <w:pStyle w:val="ListParagraph"/>
        <w:numPr>
          <w:ilvl w:val="0"/>
          <w:numId w:val="9"/>
        </w:numPr>
        <w:suppressAutoHyphens w:val="0"/>
        <w:jc w:val="both"/>
        <w:rPr>
          <w:lang w:eastAsia="ru-RU"/>
        </w:rPr>
      </w:pPr>
      <w:r w:rsidRPr="00034502">
        <w:rPr>
          <w:lang w:eastAsia="ru-RU"/>
        </w:rPr>
        <w:t>Понятие факторинга в предпринимательской деятельности.</w:t>
      </w:r>
    </w:p>
    <w:p w:rsidR="00514311" w:rsidRDefault="00514311" w:rsidP="00705A08">
      <w:pPr>
        <w:pStyle w:val="ListParagraph"/>
        <w:numPr>
          <w:ilvl w:val="0"/>
          <w:numId w:val="9"/>
        </w:numPr>
        <w:suppressAutoHyphens w:val="0"/>
        <w:jc w:val="both"/>
        <w:rPr>
          <w:lang w:eastAsia="ru-RU"/>
        </w:rPr>
      </w:pPr>
      <w:r w:rsidRPr="00034502">
        <w:rPr>
          <w:lang w:eastAsia="ru-RU"/>
        </w:rPr>
        <w:t xml:space="preserve">Бизнес – план. Раздел 2. Общее описание компании. Анализ возможностей предприятия.  </w:t>
      </w:r>
    </w:p>
    <w:p w:rsidR="00514311" w:rsidRDefault="00514311" w:rsidP="00705A08">
      <w:pPr>
        <w:pStyle w:val="ListParagraph"/>
        <w:numPr>
          <w:ilvl w:val="0"/>
          <w:numId w:val="9"/>
        </w:numPr>
        <w:suppressAutoHyphens w:val="0"/>
        <w:jc w:val="both"/>
        <w:rPr>
          <w:lang w:eastAsia="ru-RU"/>
        </w:rPr>
      </w:pPr>
      <w:r>
        <w:rPr>
          <w:lang w:eastAsia="ru-RU"/>
        </w:rPr>
        <w:t>Интеллектуальная собственность в предпринимательской деятельности.</w:t>
      </w:r>
    </w:p>
    <w:p w:rsidR="00514311" w:rsidRDefault="00514311" w:rsidP="00705A08">
      <w:pPr>
        <w:pStyle w:val="ListParagraph"/>
        <w:numPr>
          <w:ilvl w:val="0"/>
          <w:numId w:val="9"/>
        </w:numPr>
        <w:suppressAutoHyphens w:val="0"/>
        <w:jc w:val="both"/>
        <w:rPr>
          <w:lang w:eastAsia="ru-RU"/>
        </w:rPr>
      </w:pPr>
      <w:r>
        <w:rPr>
          <w:lang w:eastAsia="ru-RU"/>
        </w:rPr>
        <w:t>Цифровая экономика в предпринимательской деятельности.</w:t>
      </w:r>
    </w:p>
    <w:p w:rsidR="00514311" w:rsidRPr="00034502" w:rsidRDefault="00514311" w:rsidP="00705A08">
      <w:pPr>
        <w:pStyle w:val="ListParagraph"/>
        <w:numPr>
          <w:ilvl w:val="0"/>
          <w:numId w:val="9"/>
        </w:numPr>
        <w:suppressAutoHyphens w:val="0"/>
        <w:jc w:val="both"/>
        <w:rPr>
          <w:lang w:eastAsia="ru-RU"/>
        </w:rPr>
      </w:pPr>
      <w:r>
        <w:rPr>
          <w:lang w:eastAsia="ru-RU"/>
        </w:rPr>
        <w:t>Антимонопольное регулирование предпринимательской деятельности.</w:t>
      </w:r>
    </w:p>
    <w:p w:rsidR="00514311" w:rsidRPr="00034502" w:rsidRDefault="00514311" w:rsidP="00705A08">
      <w:pPr>
        <w:jc w:val="both"/>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pStyle w:val="a3"/>
        <w:widowControl w:val="0"/>
        <w:tabs>
          <w:tab w:val="num" w:pos="0"/>
        </w:tabs>
        <w:autoSpaceDE w:val="0"/>
        <w:spacing w:before="0" w:beforeAutospacing="0" w:after="0" w:afterAutospacing="0"/>
        <w:ind w:firstLine="540"/>
        <w:jc w:val="center"/>
        <w:rPr>
          <w:b/>
          <w:i/>
        </w:rPr>
      </w:pPr>
    </w:p>
    <w:p w:rsidR="00514311" w:rsidRDefault="00514311" w:rsidP="006A0306">
      <w:pPr>
        <w:jc w:val="both"/>
        <w:rPr>
          <w:b/>
        </w:rPr>
      </w:pPr>
    </w:p>
    <w:p w:rsidR="00514311" w:rsidRDefault="00514311" w:rsidP="006A0306">
      <w:pPr>
        <w:pStyle w:val="Heading1"/>
        <w:tabs>
          <w:tab w:val="num" w:pos="0"/>
        </w:tabs>
        <w:ind w:left="0" w:firstLine="540"/>
        <w:rPr>
          <w:szCs w:val="28"/>
        </w:rPr>
      </w:pPr>
      <w:bookmarkStart w:id="20" w:name="_Toc398033672"/>
      <w:r w:rsidRPr="00D540AD">
        <w:rPr>
          <w:szCs w:val="28"/>
        </w:rPr>
        <w:t>Г</w:t>
      </w:r>
      <w:bookmarkStart w:id="21" w:name="sl"/>
      <w:bookmarkEnd w:id="20"/>
      <w:bookmarkEnd w:id="21"/>
      <w:r>
        <w:rPr>
          <w:szCs w:val="28"/>
        </w:rPr>
        <w:t>ЛОССАРИЙ</w:t>
      </w:r>
    </w:p>
    <w:p w:rsidR="00514311" w:rsidRPr="00D540AD" w:rsidRDefault="00514311" w:rsidP="00D540AD"/>
    <w:p w:rsidR="00514311" w:rsidRDefault="00514311" w:rsidP="006A0306">
      <w:pPr>
        <w:widowControl w:val="0"/>
        <w:tabs>
          <w:tab w:val="num" w:pos="0"/>
        </w:tabs>
        <w:autoSpaceDE w:val="0"/>
        <w:ind w:firstLine="540"/>
        <w:jc w:val="both"/>
      </w:pPr>
      <w:r>
        <w:rPr>
          <w:b/>
        </w:rPr>
        <w:t xml:space="preserve">Акционерное общество (АО) — </w:t>
      </w:r>
      <w:r>
        <w:t>хозяйственная организация, сохозяевами которой может быть большое число владельцев денежных средств, каждый из которых получает право на часть ее имущества и прибылей, но отвечает по ее обязательствам только в пределах сумм, потраченных некогда на покупку акций.</w:t>
      </w:r>
    </w:p>
    <w:p w:rsidR="00514311" w:rsidRDefault="00514311" w:rsidP="006A0306">
      <w:pPr>
        <w:widowControl w:val="0"/>
        <w:tabs>
          <w:tab w:val="num" w:pos="0"/>
        </w:tabs>
        <w:autoSpaceDE w:val="0"/>
        <w:ind w:firstLine="540"/>
        <w:jc w:val="both"/>
      </w:pPr>
      <w:r>
        <w:rPr>
          <w:b/>
        </w:rPr>
        <w:t>Бизнес-план</w:t>
      </w:r>
      <w:r>
        <w:t xml:space="preserve"> – краткое, точное, доступное и понятное описание предполагаемого бизнеса, важнейший инструмент при рассмотрении большого количества различных ситуаций, позволяющий выбрать наиболее перспективный желаемый результат и определить средства для его достижения. Бизнес-план является документом, позволяющим управлять бизнесом, поэтому его можно представить как неотъемлемый элемент стратегического планирования и как руководство для исполнения и контроля. </w:t>
      </w:r>
    </w:p>
    <w:p w:rsidR="00514311" w:rsidRDefault="00514311" w:rsidP="006A0306">
      <w:pPr>
        <w:widowControl w:val="0"/>
        <w:tabs>
          <w:tab w:val="num" w:pos="0"/>
        </w:tabs>
        <w:autoSpaceDE w:val="0"/>
        <w:ind w:firstLine="540"/>
        <w:jc w:val="both"/>
      </w:pPr>
      <w:r>
        <w:rPr>
          <w:b/>
        </w:rPr>
        <w:t xml:space="preserve">Дивиденды — </w:t>
      </w:r>
      <w:r>
        <w:t>часть чистой прибыли акционерного общества, которая выплачивается ее акционерам пропорционально стоимости принадлежащих им акций.</w:t>
      </w:r>
    </w:p>
    <w:p w:rsidR="00514311" w:rsidRDefault="00514311" w:rsidP="006A0306">
      <w:pPr>
        <w:widowControl w:val="0"/>
        <w:tabs>
          <w:tab w:val="num" w:pos="0"/>
        </w:tabs>
        <w:autoSpaceDE w:val="0"/>
        <w:ind w:firstLine="540"/>
        <w:jc w:val="both"/>
      </w:pPr>
      <w:r>
        <w:rPr>
          <w:b/>
        </w:rPr>
        <w:t xml:space="preserve">Запасы — </w:t>
      </w:r>
      <w:r>
        <w:t>объем ресурсов производства, который фирма хранит на своих складах до момента, когда они потребуются для производства товаров или услуг.</w:t>
      </w:r>
    </w:p>
    <w:p w:rsidR="00514311" w:rsidRDefault="00514311" w:rsidP="006A0306">
      <w:pPr>
        <w:widowControl w:val="0"/>
        <w:tabs>
          <w:tab w:val="num" w:pos="0"/>
        </w:tabs>
        <w:autoSpaceDE w:val="0"/>
        <w:ind w:firstLine="540"/>
        <w:jc w:val="both"/>
      </w:pPr>
      <w:r>
        <w:rPr>
          <w:b/>
        </w:rPr>
        <w:t xml:space="preserve">Избыток (затоваривание) — </w:t>
      </w:r>
      <w:r>
        <w:t>ситуация, возникающая на рынке, когда при существующем уровне цены   продавцы предлагают к продаже больший объем товаров, чем покупатели готовы купить при такой цене.</w:t>
      </w:r>
    </w:p>
    <w:p w:rsidR="00514311" w:rsidRDefault="00514311" w:rsidP="006A0306">
      <w:pPr>
        <w:widowControl w:val="0"/>
        <w:tabs>
          <w:tab w:val="num" w:pos="0"/>
        </w:tabs>
        <w:autoSpaceDE w:val="0"/>
        <w:ind w:firstLine="540"/>
        <w:jc w:val="both"/>
      </w:pPr>
      <w:r>
        <w:rPr>
          <w:b/>
        </w:rPr>
        <w:t xml:space="preserve">Инвестирование — </w:t>
      </w:r>
      <w:r>
        <w:t>направление денег на приобретение дополнительного капитала.</w:t>
      </w:r>
    </w:p>
    <w:p w:rsidR="00514311" w:rsidRDefault="00514311" w:rsidP="006A0306">
      <w:pPr>
        <w:widowControl w:val="0"/>
        <w:tabs>
          <w:tab w:val="num" w:pos="0"/>
        </w:tabs>
        <w:autoSpaceDE w:val="0"/>
        <w:ind w:firstLine="540"/>
        <w:jc w:val="both"/>
      </w:pPr>
      <w:r>
        <w:rPr>
          <w:b/>
        </w:rPr>
        <w:t xml:space="preserve">Индивидуальное предложение — </w:t>
      </w:r>
      <w:r>
        <w:t>предложение, с которым на рынок выходит отдельный продавец.</w:t>
      </w:r>
    </w:p>
    <w:p w:rsidR="00514311" w:rsidRDefault="00514311" w:rsidP="006A0306">
      <w:pPr>
        <w:widowControl w:val="0"/>
        <w:tabs>
          <w:tab w:val="num" w:pos="0"/>
        </w:tabs>
        <w:autoSpaceDE w:val="0"/>
        <w:ind w:firstLine="540"/>
        <w:jc w:val="both"/>
      </w:pPr>
      <w:r>
        <w:rPr>
          <w:b/>
        </w:rPr>
        <w:t xml:space="preserve">Индивидуальный спрос — </w:t>
      </w:r>
      <w:r>
        <w:t>спрос, предъявляемый на рынке отдельным покупателем.</w:t>
      </w:r>
    </w:p>
    <w:p w:rsidR="00514311" w:rsidRDefault="00514311" w:rsidP="006A0306">
      <w:pPr>
        <w:widowControl w:val="0"/>
        <w:tabs>
          <w:tab w:val="num" w:pos="0"/>
        </w:tabs>
        <w:autoSpaceDE w:val="0"/>
        <w:ind w:firstLine="540"/>
        <w:jc w:val="both"/>
      </w:pPr>
      <w:r>
        <w:rPr>
          <w:b/>
        </w:rPr>
        <w:t>Информационные ресурсы</w:t>
      </w:r>
      <w:r>
        <w:t xml:space="preserve"> - по законодательству РФ -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видах информационных систем.</w:t>
      </w:r>
    </w:p>
    <w:p w:rsidR="00514311" w:rsidRDefault="00514311" w:rsidP="006A0306">
      <w:pPr>
        <w:widowControl w:val="0"/>
        <w:tabs>
          <w:tab w:val="num" w:pos="0"/>
        </w:tabs>
        <w:autoSpaceDE w:val="0"/>
        <w:ind w:firstLine="540"/>
        <w:jc w:val="both"/>
      </w:pPr>
      <w:r>
        <w:rPr>
          <w:b/>
        </w:rPr>
        <w:t xml:space="preserve">Инфляция — </w:t>
      </w:r>
      <w:r>
        <w:t>процесс повышения общего уровня цен в стране, ведущий к обесценению денег.</w:t>
      </w:r>
    </w:p>
    <w:p w:rsidR="00514311" w:rsidRDefault="00514311" w:rsidP="006A0306">
      <w:pPr>
        <w:widowControl w:val="0"/>
        <w:tabs>
          <w:tab w:val="num" w:pos="0"/>
        </w:tabs>
        <w:autoSpaceDE w:val="0"/>
        <w:ind w:firstLine="540"/>
        <w:jc w:val="both"/>
      </w:pPr>
      <w:r>
        <w:rPr>
          <w:b/>
        </w:rPr>
        <w:t xml:space="preserve">Информация — </w:t>
      </w:r>
      <w:r>
        <w:t>все те сведения, которые необходимы людям для осознанной деятельности в мире экономики.</w:t>
      </w:r>
    </w:p>
    <w:p w:rsidR="00514311" w:rsidRDefault="00514311" w:rsidP="006A0306">
      <w:pPr>
        <w:widowControl w:val="0"/>
        <w:tabs>
          <w:tab w:val="num" w:pos="0"/>
        </w:tabs>
        <w:autoSpaceDE w:val="0"/>
        <w:ind w:firstLine="540"/>
        <w:jc w:val="both"/>
      </w:pPr>
      <w:r>
        <w:rPr>
          <w:b/>
        </w:rPr>
        <w:t xml:space="preserve">Ипотечная ссуда — </w:t>
      </w:r>
      <w:r>
        <w:t>кредит, предоставляемый для покупки недвижимости (квартиры, дома, земельного участка).</w:t>
      </w:r>
    </w:p>
    <w:p w:rsidR="00514311" w:rsidRDefault="00514311" w:rsidP="006A0306">
      <w:pPr>
        <w:widowControl w:val="0"/>
        <w:tabs>
          <w:tab w:val="num" w:pos="0"/>
        </w:tabs>
        <w:autoSpaceDE w:val="0"/>
        <w:ind w:firstLine="540"/>
        <w:jc w:val="both"/>
      </w:pPr>
      <w:r>
        <w:rPr>
          <w:b/>
        </w:rPr>
        <w:t xml:space="preserve">Качество продукции </w:t>
      </w:r>
      <w:r>
        <w:t>– совокупность технико-экономических и эстетических свойств продукции, обусловливающих ее способность удовлетворять определенные потребности населения в соответствии с их назначением.</w:t>
      </w:r>
    </w:p>
    <w:p w:rsidR="00514311" w:rsidRDefault="00514311" w:rsidP="006A0306">
      <w:pPr>
        <w:widowControl w:val="0"/>
        <w:tabs>
          <w:tab w:val="num" w:pos="0"/>
        </w:tabs>
        <w:autoSpaceDE w:val="0"/>
        <w:ind w:firstLine="540"/>
        <w:jc w:val="both"/>
      </w:pPr>
      <w:r>
        <w:rPr>
          <w:b/>
        </w:rPr>
        <w:t xml:space="preserve">Коммерческая цена – </w:t>
      </w:r>
      <w:r>
        <w:t xml:space="preserve">цена, установленная с учетом издержек и процента прибыли. </w:t>
      </w:r>
    </w:p>
    <w:p w:rsidR="00514311" w:rsidRDefault="00514311" w:rsidP="006A0306">
      <w:pPr>
        <w:widowControl w:val="0"/>
        <w:tabs>
          <w:tab w:val="num" w:pos="0"/>
        </w:tabs>
        <w:autoSpaceDE w:val="0"/>
        <w:ind w:firstLine="540"/>
        <w:jc w:val="both"/>
      </w:pPr>
      <w:r>
        <w:rPr>
          <w:b/>
        </w:rPr>
        <w:t xml:space="preserve">Конкуренция – </w:t>
      </w:r>
      <w:r>
        <w:t>соперничество между товаропроизводителями за лучшие, экономически более выгодные условия производства и сбыта товаров, за получение наивысшей прибыли.</w:t>
      </w:r>
    </w:p>
    <w:p w:rsidR="00514311" w:rsidRDefault="00514311" w:rsidP="006A0306">
      <w:pPr>
        <w:widowControl w:val="0"/>
        <w:tabs>
          <w:tab w:val="num" w:pos="0"/>
        </w:tabs>
        <w:autoSpaceDE w:val="0"/>
        <w:ind w:firstLine="540"/>
        <w:jc w:val="both"/>
      </w:pPr>
      <w:r>
        <w:rPr>
          <w:b/>
          <w:bCs/>
        </w:rPr>
        <w:t xml:space="preserve">Конкурентное преимущество — </w:t>
      </w:r>
      <w:r>
        <w:t>отличие товара или услуги фирмы в лучшую сторону от аналогичных товаров и услуг конкурентов.</w:t>
      </w:r>
    </w:p>
    <w:p w:rsidR="00514311" w:rsidRDefault="00514311" w:rsidP="006A0306">
      <w:pPr>
        <w:widowControl w:val="0"/>
        <w:tabs>
          <w:tab w:val="num" w:pos="0"/>
        </w:tabs>
        <w:autoSpaceDE w:val="0"/>
        <w:ind w:firstLine="540"/>
        <w:jc w:val="both"/>
      </w:pPr>
      <w:r>
        <w:rPr>
          <w:b/>
        </w:rPr>
        <w:t xml:space="preserve">Конкурентоспособность -  </w:t>
      </w:r>
      <w:r>
        <w:t>способность товара или услуги обеспечивать коммерческий успех на определенном рынке в условиях действия конкурентов.</w:t>
      </w:r>
    </w:p>
    <w:p w:rsidR="00514311" w:rsidRDefault="00514311" w:rsidP="006A0306">
      <w:pPr>
        <w:widowControl w:val="0"/>
        <w:tabs>
          <w:tab w:val="num" w:pos="0"/>
        </w:tabs>
        <w:autoSpaceDE w:val="0"/>
        <w:ind w:firstLine="540"/>
        <w:jc w:val="both"/>
      </w:pPr>
      <w:r>
        <w:rPr>
          <w:b/>
        </w:rPr>
        <w:t xml:space="preserve">Контрольный пакет — </w:t>
      </w:r>
      <w:r>
        <w:t>доля акционерного капитала, которая обеспечивает большинство голосов на собраниях акционеров и позволяет владельцу такого пакета установить контроль над акционерной компанией.</w:t>
      </w:r>
    </w:p>
    <w:p w:rsidR="00514311" w:rsidRDefault="00514311" w:rsidP="006A0306">
      <w:pPr>
        <w:widowControl w:val="0"/>
        <w:tabs>
          <w:tab w:val="num" w:pos="0"/>
        </w:tabs>
        <w:autoSpaceDE w:val="0"/>
        <w:ind w:firstLine="540"/>
        <w:jc w:val="both"/>
      </w:pPr>
      <w:r>
        <w:rPr>
          <w:b/>
        </w:rPr>
        <w:t xml:space="preserve">Косвенный налог — </w:t>
      </w:r>
      <w:r>
        <w:t>сбор в пользу государства, который берется с граждан или хозяйственных организаций только при осуществлении ими определенных действий.</w:t>
      </w:r>
    </w:p>
    <w:p w:rsidR="00514311" w:rsidRDefault="00514311" w:rsidP="006A0306">
      <w:pPr>
        <w:widowControl w:val="0"/>
        <w:tabs>
          <w:tab w:val="num" w:pos="0"/>
        </w:tabs>
        <w:autoSpaceDE w:val="0"/>
        <w:ind w:firstLine="540"/>
        <w:jc w:val="both"/>
      </w:pPr>
      <w:r>
        <w:rPr>
          <w:b/>
        </w:rPr>
        <w:t>Льготная цена</w:t>
      </w:r>
      <w:r>
        <w:t xml:space="preserve"> – цена, установленная ниже фактических издержек. Условие предоставление услуг по льготным ценам – наличие внешних и (или) внутренних источников компенсации возникающих при этом убытков.</w:t>
      </w:r>
    </w:p>
    <w:p w:rsidR="00514311" w:rsidRDefault="00514311" w:rsidP="006A0306">
      <w:pPr>
        <w:widowControl w:val="0"/>
        <w:tabs>
          <w:tab w:val="num" w:pos="0"/>
        </w:tabs>
        <w:autoSpaceDE w:val="0"/>
        <w:ind w:firstLine="540"/>
        <w:jc w:val="both"/>
      </w:pPr>
      <w:r>
        <w:rPr>
          <w:b/>
        </w:rPr>
        <w:t xml:space="preserve">Материальный продукт – </w:t>
      </w:r>
      <w:r>
        <w:t>продукт, имеющий вещественную, осязаемую форму и устойчивые потребительские свойства. Процесс его производства и последующей реализации не совпадает по времени и месту. Виды материального продукта в социальной сфере: производственные и информационные средства социальной деятельности, предметы – посредники.</w:t>
      </w:r>
    </w:p>
    <w:p w:rsidR="00514311" w:rsidRDefault="00514311" w:rsidP="006A0306">
      <w:pPr>
        <w:widowControl w:val="0"/>
        <w:tabs>
          <w:tab w:val="num" w:pos="0"/>
        </w:tabs>
        <w:autoSpaceDE w:val="0"/>
        <w:ind w:firstLine="540"/>
        <w:jc w:val="both"/>
      </w:pPr>
      <w:r>
        <w:rPr>
          <w:b/>
        </w:rPr>
        <w:t xml:space="preserve">Монополист — </w:t>
      </w:r>
      <w:r>
        <w:t>фирма, которая является единственным продавцом на рынке и потому выбирает объем производства и цену продаж на основе кривой рыночного спроса.</w:t>
      </w:r>
    </w:p>
    <w:p w:rsidR="00514311" w:rsidRDefault="00514311" w:rsidP="006A0306">
      <w:pPr>
        <w:widowControl w:val="0"/>
        <w:tabs>
          <w:tab w:val="num" w:pos="0"/>
        </w:tabs>
        <w:autoSpaceDE w:val="0"/>
        <w:ind w:firstLine="540"/>
        <w:jc w:val="both"/>
      </w:pPr>
      <w:r>
        <w:rPr>
          <w:b/>
        </w:rPr>
        <w:t xml:space="preserve">Наличные денежные средства — </w:t>
      </w:r>
      <w:r>
        <w:t>бумажные деньги и разменная монета.</w:t>
      </w:r>
    </w:p>
    <w:p w:rsidR="00514311" w:rsidRDefault="00514311" w:rsidP="006A0306">
      <w:pPr>
        <w:widowControl w:val="0"/>
        <w:tabs>
          <w:tab w:val="num" w:pos="0"/>
        </w:tabs>
        <w:autoSpaceDE w:val="0"/>
        <w:ind w:firstLine="540"/>
        <w:jc w:val="both"/>
      </w:pPr>
      <w:r>
        <w:rPr>
          <w:b/>
        </w:rPr>
        <w:t xml:space="preserve">Налогообложение — </w:t>
      </w:r>
      <w:r>
        <w:t>механизм изъятия части доходов граждан и фирм в пользу государства для решения общенациональных задач.</w:t>
      </w:r>
    </w:p>
    <w:p w:rsidR="00514311" w:rsidRDefault="00514311" w:rsidP="006A0306">
      <w:pPr>
        <w:widowControl w:val="0"/>
        <w:tabs>
          <w:tab w:val="num" w:pos="0"/>
        </w:tabs>
        <w:autoSpaceDE w:val="0"/>
        <w:ind w:firstLine="540"/>
        <w:jc w:val="both"/>
      </w:pPr>
      <w:r>
        <w:rPr>
          <w:b/>
        </w:rPr>
        <w:t xml:space="preserve">Несостоятельность (банкротство) предприятия — </w:t>
      </w:r>
      <w:r>
        <w:t>неспособность удовлетворить требования кредиторов по оплате товаров (работ, услуг) в связи с превышением денежной суммы обязательств должника над стоимостью его имущества.</w:t>
      </w:r>
    </w:p>
    <w:p w:rsidR="00514311" w:rsidRDefault="00514311" w:rsidP="006A0306">
      <w:pPr>
        <w:widowControl w:val="0"/>
        <w:tabs>
          <w:tab w:val="num" w:pos="0"/>
        </w:tabs>
        <w:autoSpaceDE w:val="0"/>
        <w:ind w:firstLine="540"/>
        <w:jc w:val="both"/>
      </w:pPr>
      <w:r>
        <w:rPr>
          <w:b/>
        </w:rPr>
        <w:t xml:space="preserve">Нормальная прибыль — </w:t>
      </w:r>
      <w:r>
        <w:t>доход, который реально мог бы быть получен собственником капитала при вложении средств не в собственное дело, а в другие коммерческие и финансовые проекты с тем же уровнем риска.</w:t>
      </w:r>
    </w:p>
    <w:p w:rsidR="00514311" w:rsidRDefault="00514311" w:rsidP="006A0306">
      <w:pPr>
        <w:widowControl w:val="0"/>
        <w:tabs>
          <w:tab w:val="num" w:pos="0"/>
        </w:tabs>
        <w:autoSpaceDE w:val="0"/>
        <w:ind w:firstLine="540"/>
        <w:jc w:val="both"/>
      </w:pPr>
      <w:r>
        <w:rPr>
          <w:b/>
        </w:rPr>
        <w:t xml:space="preserve">Нормальные товары — </w:t>
      </w:r>
      <w:r>
        <w:t>товары, спрос на которые возрастает при росте доходов покупателей.</w:t>
      </w:r>
    </w:p>
    <w:p w:rsidR="00514311" w:rsidRDefault="00514311" w:rsidP="006A0306">
      <w:pPr>
        <w:widowControl w:val="0"/>
        <w:tabs>
          <w:tab w:val="num" w:pos="0"/>
        </w:tabs>
        <w:autoSpaceDE w:val="0"/>
        <w:ind w:firstLine="540"/>
        <w:jc w:val="both"/>
      </w:pPr>
      <w:r>
        <w:rPr>
          <w:b/>
        </w:rPr>
        <w:t xml:space="preserve">Обеспечение ссуды (залог) — </w:t>
      </w:r>
      <w:r>
        <w:t>собственность заемщика, которая может быть изъята у него банком и продана, чтобы покрыть те долги заемщика, с которыми он сам не может справиться.</w:t>
      </w:r>
    </w:p>
    <w:p w:rsidR="00514311" w:rsidRDefault="00514311" w:rsidP="006A0306">
      <w:pPr>
        <w:widowControl w:val="0"/>
        <w:tabs>
          <w:tab w:val="num" w:pos="0"/>
        </w:tabs>
        <w:autoSpaceDE w:val="0"/>
        <w:ind w:firstLine="540"/>
        <w:jc w:val="both"/>
      </w:pPr>
      <w:r>
        <w:rPr>
          <w:b/>
        </w:rPr>
        <w:t xml:space="preserve">Общие затраты — </w:t>
      </w:r>
      <w:r>
        <w:t>расходы на приобретение всего объема ресурсов, который фирма уже использовала для организации производства определенного объема продукции.</w:t>
      </w:r>
      <w:r>
        <w:rPr>
          <w:b/>
        </w:rPr>
        <w:t> </w:t>
      </w:r>
    </w:p>
    <w:p w:rsidR="00514311" w:rsidRDefault="00514311" w:rsidP="006A0306">
      <w:pPr>
        <w:widowControl w:val="0"/>
        <w:tabs>
          <w:tab w:val="num" w:pos="0"/>
        </w:tabs>
        <w:autoSpaceDE w:val="0"/>
        <w:ind w:firstLine="540"/>
        <w:jc w:val="both"/>
      </w:pPr>
      <w:r>
        <w:rPr>
          <w:b/>
        </w:rPr>
        <w:t xml:space="preserve">Обязательства — </w:t>
      </w:r>
      <w:r>
        <w:t>действия, которые должник должен совершить в пользу кредитора, напримерпередать имущество, выполнить определенную работу или выплатить оговоренную сумму денег.</w:t>
      </w:r>
    </w:p>
    <w:p w:rsidR="00514311" w:rsidRDefault="00514311" w:rsidP="006A0306">
      <w:pPr>
        <w:widowControl w:val="0"/>
        <w:tabs>
          <w:tab w:val="num" w:pos="0"/>
        </w:tabs>
        <w:autoSpaceDE w:val="0"/>
        <w:ind w:firstLine="540"/>
        <w:jc w:val="both"/>
      </w:pPr>
      <w:r>
        <w:rPr>
          <w:b/>
        </w:rPr>
        <w:t>Переменные издержки</w:t>
      </w:r>
      <w:r>
        <w:t xml:space="preserve"> – издержки, зависящие от количества произведенной продукции (например, затраты на материалы).</w:t>
      </w:r>
    </w:p>
    <w:p w:rsidR="00514311" w:rsidRDefault="00514311" w:rsidP="006A0306">
      <w:pPr>
        <w:widowControl w:val="0"/>
        <w:tabs>
          <w:tab w:val="num" w:pos="0"/>
        </w:tabs>
        <w:autoSpaceDE w:val="0"/>
        <w:ind w:firstLine="540"/>
        <w:jc w:val="both"/>
      </w:pPr>
      <w:r>
        <w:rPr>
          <w:b/>
        </w:rPr>
        <w:t xml:space="preserve">Поглощение — </w:t>
      </w:r>
      <w:r>
        <w:t>метод монополизации рынка, состоящий в скупке конкурирующих фирм и включении их в состав фирмы, стремящейся стать монополистом.</w:t>
      </w:r>
    </w:p>
    <w:p w:rsidR="00514311" w:rsidRDefault="00514311" w:rsidP="006A0306">
      <w:pPr>
        <w:widowControl w:val="0"/>
        <w:tabs>
          <w:tab w:val="num" w:pos="0"/>
        </w:tabs>
        <w:autoSpaceDE w:val="0"/>
        <w:ind w:firstLine="540"/>
        <w:jc w:val="both"/>
      </w:pPr>
      <w:r>
        <w:rPr>
          <w:b/>
        </w:rPr>
        <w:t xml:space="preserve">Покупательная способность денег - </w:t>
      </w:r>
      <w:r>
        <w:t>объем благ и услуг, который может быть приобретен на некоторое количество денег в данный момент.</w:t>
      </w:r>
    </w:p>
    <w:p w:rsidR="00514311" w:rsidRDefault="00514311" w:rsidP="006A0306">
      <w:pPr>
        <w:widowControl w:val="0"/>
        <w:tabs>
          <w:tab w:val="num" w:pos="0"/>
        </w:tabs>
        <w:autoSpaceDE w:val="0"/>
        <w:ind w:firstLine="540"/>
        <w:jc w:val="both"/>
      </w:pPr>
      <w:r>
        <w:rPr>
          <w:b/>
        </w:rPr>
        <w:t xml:space="preserve">Политика протекционизма — </w:t>
      </w:r>
      <w:r>
        <w:t>создание государством для отечественных фирм особо льготных условий деятельности на внутреннем рынке по сравнению с иностранными фирмами.</w:t>
      </w:r>
    </w:p>
    <w:p w:rsidR="00514311" w:rsidRDefault="00514311" w:rsidP="006A0306">
      <w:pPr>
        <w:widowControl w:val="0"/>
        <w:tabs>
          <w:tab w:val="num" w:pos="0"/>
        </w:tabs>
        <w:autoSpaceDE w:val="0"/>
        <w:ind w:firstLine="540"/>
        <w:jc w:val="both"/>
      </w:pPr>
      <w:r>
        <w:rPr>
          <w:b/>
        </w:rPr>
        <w:t xml:space="preserve">Постоянные затраты — </w:t>
      </w:r>
      <w:r>
        <w:t>затраты, которые нельзя изменить в краткосрочном периоде и которые поэтому остаются одними и теми же при небольших изменениях объемов производства товаров или услуг.</w:t>
      </w:r>
    </w:p>
    <w:p w:rsidR="00514311" w:rsidRDefault="00514311" w:rsidP="006A0306">
      <w:pPr>
        <w:widowControl w:val="0"/>
        <w:tabs>
          <w:tab w:val="num" w:pos="0"/>
        </w:tabs>
        <w:autoSpaceDE w:val="0"/>
        <w:ind w:firstLine="540"/>
        <w:jc w:val="both"/>
      </w:pPr>
      <w:r>
        <w:rPr>
          <w:b/>
        </w:rPr>
        <w:t>Постоянные издержки</w:t>
      </w:r>
      <w:r>
        <w:t xml:space="preserve"> – часть издержек, которые не зависят от объемов производства (например, плата за аренду помещения).</w:t>
      </w:r>
    </w:p>
    <w:p w:rsidR="00514311" w:rsidRDefault="00514311" w:rsidP="006A0306">
      <w:pPr>
        <w:widowControl w:val="0"/>
        <w:tabs>
          <w:tab w:val="num" w:pos="0"/>
        </w:tabs>
        <w:autoSpaceDE w:val="0"/>
        <w:ind w:firstLine="540"/>
        <w:jc w:val="both"/>
      </w:pPr>
      <w:r>
        <w:rPr>
          <w:b/>
        </w:rPr>
        <w:t xml:space="preserve">Пошлина — </w:t>
      </w:r>
      <w:r>
        <w:t>плата, взимаемая государством с граждан и хозяйственных организаций за оказание им определенного вида услуг.</w:t>
      </w:r>
    </w:p>
    <w:p w:rsidR="00514311" w:rsidRDefault="00514311" w:rsidP="006A0306">
      <w:pPr>
        <w:widowControl w:val="0"/>
        <w:tabs>
          <w:tab w:val="num" w:pos="0"/>
        </w:tabs>
        <w:autoSpaceDE w:val="0"/>
        <w:ind w:firstLine="540"/>
        <w:jc w:val="both"/>
      </w:pPr>
      <w:r>
        <w:rPr>
          <w:b/>
        </w:rPr>
        <w:t xml:space="preserve">Право частной собственности — </w:t>
      </w:r>
      <w:r>
        <w:t>признаваемое и защищаемое законом право отдельного человека владеть, пользоваться и распоряжаться определенным видом и объемом ограниченных ресурсов (например, участком земли, месторождением угля или фабрикой).</w:t>
      </w:r>
    </w:p>
    <w:p w:rsidR="00514311" w:rsidRDefault="00514311" w:rsidP="006A0306">
      <w:pPr>
        <w:widowControl w:val="0"/>
        <w:tabs>
          <w:tab w:val="num" w:pos="0"/>
        </w:tabs>
        <w:autoSpaceDE w:val="0"/>
        <w:ind w:firstLine="540"/>
        <w:jc w:val="both"/>
      </w:pPr>
      <w:r>
        <w:rPr>
          <w:b/>
        </w:rPr>
        <w:t>Правовое регулирование</w:t>
      </w:r>
      <w:r>
        <w:t xml:space="preserve"> – осуществляется в рамках гражданского (хозяйственного) законодательства через систему норм и правил.</w:t>
      </w:r>
      <w:r>
        <w:rPr>
          <w:b/>
        </w:rPr>
        <w:t> </w:t>
      </w:r>
    </w:p>
    <w:p w:rsidR="00514311" w:rsidRDefault="00514311" w:rsidP="006A0306">
      <w:pPr>
        <w:widowControl w:val="0"/>
        <w:tabs>
          <w:tab w:val="num" w:pos="0"/>
        </w:tabs>
        <w:autoSpaceDE w:val="0"/>
        <w:ind w:firstLine="540"/>
        <w:jc w:val="both"/>
      </w:pPr>
      <w:r>
        <w:rPr>
          <w:b/>
        </w:rPr>
        <w:t xml:space="preserve">Предельные (маржинальные) затраты — </w:t>
      </w:r>
      <w:r>
        <w:t>реальная сумма затрат, в которую обходится изготовление каждой дополнительной единицы продукции.</w:t>
      </w:r>
    </w:p>
    <w:p w:rsidR="00514311" w:rsidRDefault="00514311" w:rsidP="006A0306">
      <w:pPr>
        <w:widowControl w:val="0"/>
        <w:tabs>
          <w:tab w:val="num" w:pos="0"/>
        </w:tabs>
        <w:autoSpaceDE w:val="0"/>
        <w:ind w:firstLine="540"/>
        <w:jc w:val="both"/>
      </w:pPr>
      <w:r>
        <w:rPr>
          <w:b/>
        </w:rPr>
        <w:t xml:space="preserve">Предложение — </w:t>
      </w:r>
      <w:r>
        <w:t>сложившаяся в определенный период зависимость величин предложения на рынке определенного товара в течение определенного периода (месяца, года) от уровней цен, по которым этот товар может быть продан.</w:t>
      </w:r>
    </w:p>
    <w:p w:rsidR="00514311" w:rsidRDefault="00514311" w:rsidP="006A0306">
      <w:pPr>
        <w:widowControl w:val="0"/>
        <w:tabs>
          <w:tab w:val="num" w:pos="0"/>
        </w:tabs>
        <w:autoSpaceDE w:val="0"/>
        <w:ind w:firstLine="540"/>
        <w:jc w:val="both"/>
      </w:pPr>
      <w:r>
        <w:rPr>
          <w:b/>
        </w:rPr>
        <w:t xml:space="preserve">Предприниматель — </w:t>
      </w:r>
      <w:r>
        <w:t>человек, который на свои и заемные средства и под свой риск создает фирму, чтобы, соединяя производственные ресурсы, создавать блага, продажа которых принесет ему прибыль.</w:t>
      </w:r>
    </w:p>
    <w:p w:rsidR="00514311" w:rsidRDefault="00514311" w:rsidP="006A0306">
      <w:pPr>
        <w:widowControl w:val="0"/>
        <w:tabs>
          <w:tab w:val="num" w:pos="0"/>
        </w:tabs>
        <w:autoSpaceDE w:val="0"/>
        <w:ind w:firstLine="540"/>
        <w:jc w:val="both"/>
      </w:pPr>
      <w:r>
        <w:rPr>
          <w:b/>
        </w:rPr>
        <w:t xml:space="preserve">Предпринимательство — </w:t>
      </w:r>
      <w:r>
        <w:t>это вид человеческой активности, основанной на инновационном подходе, осуществляемой на свой риск, приносящей доход предпринимателю и дающей ему возможность самореализации</w:t>
      </w:r>
      <w:r>
        <w:rPr>
          <w:color w:val="000000"/>
        </w:rPr>
        <w:t>.</w:t>
      </w:r>
    </w:p>
    <w:p w:rsidR="00514311" w:rsidRDefault="00514311" w:rsidP="006A0306">
      <w:pPr>
        <w:widowControl w:val="0"/>
        <w:tabs>
          <w:tab w:val="num" w:pos="0"/>
        </w:tabs>
        <w:autoSpaceDE w:val="0"/>
        <w:ind w:firstLine="540"/>
        <w:jc w:val="both"/>
      </w:pPr>
      <w:r>
        <w:rPr>
          <w:b/>
        </w:rPr>
        <w:t xml:space="preserve">Прибыль — </w:t>
      </w:r>
      <w:r>
        <w:t>разница между выручкой от продаж товаров или услуг и затратами, необходимыми для производства и организации продажи этих товаров и услуг.</w:t>
      </w:r>
    </w:p>
    <w:p w:rsidR="00514311" w:rsidRDefault="00514311" w:rsidP="006A0306">
      <w:pPr>
        <w:widowControl w:val="0"/>
        <w:tabs>
          <w:tab w:val="num" w:pos="0"/>
        </w:tabs>
        <w:autoSpaceDE w:val="0"/>
        <w:ind w:firstLine="540"/>
        <w:jc w:val="both"/>
      </w:pPr>
      <w:r>
        <w:rPr>
          <w:b/>
        </w:rPr>
        <w:t xml:space="preserve">Приватизация — </w:t>
      </w:r>
      <w:r>
        <w:t>передача бывших государственных предприятий на определенных условиях новым частным собственникам в лице граждан и негосударственных организаций.</w:t>
      </w:r>
    </w:p>
    <w:p w:rsidR="00514311" w:rsidRDefault="00514311" w:rsidP="006A0306">
      <w:pPr>
        <w:widowControl w:val="0"/>
        <w:tabs>
          <w:tab w:val="num" w:pos="0"/>
        </w:tabs>
        <w:autoSpaceDE w:val="0"/>
        <w:ind w:firstLine="540"/>
        <w:jc w:val="both"/>
      </w:pPr>
      <w:r>
        <w:rPr>
          <w:b/>
        </w:rPr>
        <w:t xml:space="preserve">Привилегированная акция — </w:t>
      </w:r>
      <w:r>
        <w:t>ценная бумага, владелец которой имеет право на дивиденды фиксированной величины независимо от того, сколько чистой прибыли фирма получила реально, но не имеет права участвовать в управлении ею.</w:t>
      </w:r>
    </w:p>
    <w:p w:rsidR="00514311" w:rsidRDefault="00514311" w:rsidP="006A0306">
      <w:pPr>
        <w:widowControl w:val="0"/>
        <w:tabs>
          <w:tab w:val="num" w:pos="0"/>
        </w:tabs>
        <w:autoSpaceDE w:val="0"/>
        <w:ind w:firstLine="540"/>
        <w:jc w:val="both"/>
      </w:pPr>
      <w:r>
        <w:rPr>
          <w:b/>
        </w:rPr>
        <w:t xml:space="preserve">Прогрессивное налогообложение доходов — </w:t>
      </w:r>
      <w:r>
        <w:t>финансовый механизм, применяемый для решения двух задач: сбора средств на нужды страны и сглаживания различий в. уровнях благосостояния семей.</w:t>
      </w:r>
    </w:p>
    <w:p w:rsidR="00514311" w:rsidRDefault="00514311" w:rsidP="006A0306">
      <w:pPr>
        <w:widowControl w:val="0"/>
        <w:tabs>
          <w:tab w:val="num" w:pos="0"/>
        </w:tabs>
        <w:autoSpaceDE w:val="0"/>
        <w:ind w:firstLine="540"/>
        <w:jc w:val="both"/>
      </w:pPr>
      <w:r>
        <w:rPr>
          <w:b/>
        </w:rPr>
        <w:t xml:space="preserve">Продажа товаров в рассрочку </w:t>
      </w:r>
      <w:r>
        <w:t>— способ организации торговли, при котором покупатель приобретает товар, одалживая деньги у продавца или банка, и возвращает их затем частями в течение оговоренного времени, выплачивая, кроме того, проценты за одолженные ему деньги.</w:t>
      </w:r>
    </w:p>
    <w:p w:rsidR="00514311" w:rsidRDefault="00514311" w:rsidP="006A0306">
      <w:pPr>
        <w:widowControl w:val="0"/>
        <w:tabs>
          <w:tab w:val="num" w:pos="0"/>
        </w:tabs>
        <w:autoSpaceDE w:val="0"/>
        <w:ind w:firstLine="540"/>
        <w:jc w:val="both"/>
      </w:pPr>
      <w:r>
        <w:rPr>
          <w:b/>
        </w:rPr>
        <w:t xml:space="preserve">Производительность — </w:t>
      </w:r>
      <w:r>
        <w:t>объем благ, который удается получить от использования единицы определенного вида ресурсов в течение фиксированного периода.</w:t>
      </w:r>
    </w:p>
    <w:p w:rsidR="00514311" w:rsidRDefault="00514311" w:rsidP="006A0306">
      <w:pPr>
        <w:widowControl w:val="0"/>
        <w:tabs>
          <w:tab w:val="num" w:pos="0"/>
        </w:tabs>
        <w:autoSpaceDE w:val="0"/>
        <w:ind w:firstLine="540"/>
        <w:jc w:val="both"/>
      </w:pPr>
      <w:r>
        <w:rPr>
          <w:b/>
        </w:rPr>
        <w:t xml:space="preserve">Производство — </w:t>
      </w:r>
      <w:r>
        <w:t>превращение вещества природы в блага, необходимые людям.</w:t>
      </w:r>
    </w:p>
    <w:p w:rsidR="00514311" w:rsidRDefault="00514311" w:rsidP="006A0306">
      <w:pPr>
        <w:widowControl w:val="0"/>
        <w:tabs>
          <w:tab w:val="num" w:pos="0"/>
        </w:tabs>
        <w:autoSpaceDE w:val="0"/>
        <w:ind w:firstLine="540"/>
        <w:jc w:val="both"/>
      </w:pPr>
      <w:r>
        <w:rPr>
          <w:b/>
        </w:rPr>
        <w:t xml:space="preserve">Протекционизм — </w:t>
      </w:r>
      <w:r>
        <w:t>государственная экономическая политика, сутью которой является защита отечественных производителей товаров от конкуренции со стороны фирм других стран с помощью установления различного рода ограничений на импорт.</w:t>
      </w:r>
    </w:p>
    <w:p w:rsidR="00514311" w:rsidRDefault="00514311" w:rsidP="006A0306">
      <w:pPr>
        <w:widowControl w:val="0"/>
        <w:tabs>
          <w:tab w:val="num" w:pos="0"/>
        </w:tabs>
        <w:autoSpaceDE w:val="0"/>
        <w:ind w:firstLine="540"/>
        <w:jc w:val="both"/>
      </w:pPr>
      <w:r>
        <w:rPr>
          <w:b/>
        </w:rPr>
        <w:t xml:space="preserve">Профессиональный союз (профсоюз) — </w:t>
      </w:r>
      <w:r>
        <w:t>организация, представляющая общие интересы наемных работников определенных профессий или определенной отрасли в переговорах с предпринимателями.</w:t>
      </w:r>
    </w:p>
    <w:p w:rsidR="00514311" w:rsidRDefault="00514311" w:rsidP="006A0306">
      <w:pPr>
        <w:widowControl w:val="0"/>
        <w:tabs>
          <w:tab w:val="num" w:pos="0"/>
        </w:tabs>
        <w:autoSpaceDE w:val="0"/>
        <w:ind w:firstLine="540"/>
        <w:jc w:val="both"/>
      </w:pPr>
      <w:r>
        <w:rPr>
          <w:b/>
        </w:rPr>
        <w:t xml:space="preserve">Прямой налог — </w:t>
      </w:r>
      <w:r>
        <w:t>сбор в пользу государства, взимаемый с каждого гражданина или хозяйственной организации.</w:t>
      </w:r>
    </w:p>
    <w:p w:rsidR="00514311" w:rsidRDefault="00514311" w:rsidP="006A0306">
      <w:pPr>
        <w:widowControl w:val="0"/>
        <w:tabs>
          <w:tab w:val="num" w:pos="0"/>
        </w:tabs>
        <w:autoSpaceDE w:val="0"/>
        <w:ind w:firstLine="540"/>
        <w:jc w:val="both"/>
      </w:pPr>
      <w:r>
        <w:rPr>
          <w:b/>
        </w:rPr>
        <w:t xml:space="preserve">Прямое экономическое регулирование – </w:t>
      </w:r>
      <w:r>
        <w:t>осуществляется в формах безвозвратного целевого финансирования секторов, территорий, организаций (бюджетные ассигнования, общие и целевые трансферты, субсидии, гранты).</w:t>
      </w:r>
    </w:p>
    <w:p w:rsidR="00514311" w:rsidRDefault="00514311" w:rsidP="006A0306">
      <w:pPr>
        <w:widowControl w:val="0"/>
        <w:tabs>
          <w:tab w:val="num" w:pos="0"/>
        </w:tabs>
        <w:autoSpaceDE w:val="0"/>
        <w:ind w:firstLine="540"/>
        <w:jc w:val="both"/>
      </w:pPr>
      <w:r>
        <w:rPr>
          <w:b/>
        </w:rPr>
        <w:t xml:space="preserve">Рабочая сила — </w:t>
      </w:r>
      <w:r>
        <w:t>общая численность граждан страны в трудоспособном возрасте, которые имеют работу, и граждан, которые найти работу для себя не могут.</w:t>
      </w:r>
    </w:p>
    <w:p w:rsidR="00514311" w:rsidRDefault="00514311" w:rsidP="006A0306">
      <w:pPr>
        <w:widowControl w:val="0"/>
        <w:tabs>
          <w:tab w:val="num" w:pos="0"/>
        </w:tabs>
        <w:autoSpaceDE w:val="0"/>
        <w:ind w:firstLine="540"/>
        <w:jc w:val="both"/>
      </w:pPr>
      <w:r>
        <w:rPr>
          <w:b/>
        </w:rPr>
        <w:t xml:space="preserve">Риск инвестирования — </w:t>
      </w:r>
      <w:r>
        <w:t>поддающаяся оценке вероятность потери инвестированных средств или неполучения по ним ожидавшегося дохода.</w:t>
      </w:r>
      <w:r>
        <w:rPr>
          <w:b/>
        </w:rPr>
        <w:t> </w:t>
      </w:r>
    </w:p>
    <w:p w:rsidR="00514311" w:rsidRDefault="00514311" w:rsidP="006A0306">
      <w:pPr>
        <w:widowControl w:val="0"/>
        <w:tabs>
          <w:tab w:val="num" w:pos="0"/>
        </w:tabs>
        <w:autoSpaceDE w:val="0"/>
        <w:ind w:firstLine="540"/>
        <w:jc w:val="both"/>
      </w:pPr>
      <w:r>
        <w:rPr>
          <w:b/>
        </w:rPr>
        <w:t xml:space="preserve">Рынок в состоянии равновесия — </w:t>
      </w:r>
      <w:r>
        <w:t>ситуация, которая является лучшим из возможных компромиссов между интересами продавцов и покупателей.</w:t>
      </w:r>
    </w:p>
    <w:p w:rsidR="00514311" w:rsidRDefault="00514311" w:rsidP="006A0306">
      <w:pPr>
        <w:widowControl w:val="0"/>
        <w:tabs>
          <w:tab w:val="num" w:pos="0"/>
        </w:tabs>
        <w:autoSpaceDE w:val="0"/>
        <w:ind w:firstLine="540"/>
        <w:jc w:val="both"/>
      </w:pPr>
      <w:r>
        <w:rPr>
          <w:b/>
        </w:rPr>
        <w:t xml:space="preserve">Рыночная система (капитализм) — </w:t>
      </w:r>
      <w:r>
        <w:t>способ организации экономической жизни, при котором капитал и земля находятся в собственности отдельных лиц, а ограниченные ресурсы распределяются с помощью рынков.</w:t>
      </w:r>
    </w:p>
    <w:p w:rsidR="00514311" w:rsidRDefault="00514311" w:rsidP="006A0306">
      <w:pPr>
        <w:widowControl w:val="0"/>
        <w:tabs>
          <w:tab w:val="num" w:pos="0"/>
        </w:tabs>
        <w:autoSpaceDE w:val="0"/>
        <w:ind w:firstLine="540"/>
        <w:jc w:val="both"/>
      </w:pPr>
      <w:r>
        <w:rPr>
          <w:b/>
        </w:rPr>
        <w:t xml:space="preserve">Рыночное предложение — </w:t>
      </w:r>
      <w:r>
        <w:t>суммарное предложение товаров на рынке всеми продавцами.</w:t>
      </w:r>
    </w:p>
    <w:p w:rsidR="00514311" w:rsidRDefault="00514311" w:rsidP="006A0306">
      <w:pPr>
        <w:widowControl w:val="0"/>
        <w:tabs>
          <w:tab w:val="num" w:pos="0"/>
        </w:tabs>
        <w:autoSpaceDE w:val="0"/>
        <w:ind w:firstLine="540"/>
        <w:jc w:val="both"/>
      </w:pPr>
      <w:r>
        <w:rPr>
          <w:b/>
        </w:rPr>
        <w:t xml:space="preserve">Рыночный спрос — </w:t>
      </w:r>
      <w:r>
        <w:t>суммарный спрос, предъявляемый на рынке всеми покупателями.</w:t>
      </w:r>
    </w:p>
    <w:p w:rsidR="00514311" w:rsidRDefault="00514311" w:rsidP="006A0306">
      <w:pPr>
        <w:widowControl w:val="0"/>
        <w:tabs>
          <w:tab w:val="num" w:pos="0"/>
        </w:tabs>
        <w:autoSpaceDE w:val="0"/>
        <w:ind w:firstLine="540"/>
        <w:jc w:val="both"/>
      </w:pPr>
      <w:r>
        <w:rPr>
          <w:b/>
        </w:rPr>
        <w:t xml:space="preserve">Ресурсы - </w:t>
      </w:r>
      <w:r>
        <w:t>источники и предпосылки получения необходимых людям материальных и духовных благ, которые можно реализовать при существующих технологиях и социально-экономических отношениях. Подразделяются на следующие группы: материальные; информационные; трудовые ресурсы, природные блага; финансовые ресурсы.</w:t>
      </w:r>
    </w:p>
    <w:p w:rsidR="00514311" w:rsidRDefault="00514311" w:rsidP="006A0306">
      <w:pPr>
        <w:widowControl w:val="0"/>
        <w:tabs>
          <w:tab w:val="num" w:pos="0"/>
        </w:tabs>
        <w:autoSpaceDE w:val="0"/>
        <w:ind w:firstLine="540"/>
        <w:jc w:val="both"/>
      </w:pPr>
      <w:r>
        <w:rPr>
          <w:b/>
        </w:rPr>
        <w:t xml:space="preserve">Самоокупаемая цена – </w:t>
      </w:r>
      <w:r>
        <w:t>цена, установленная на уровне прямых издержек, необходимых для оказания конкретной услуги.</w:t>
      </w:r>
    </w:p>
    <w:p w:rsidR="00514311" w:rsidRDefault="00514311" w:rsidP="006A0306">
      <w:pPr>
        <w:widowControl w:val="0"/>
        <w:tabs>
          <w:tab w:val="num" w:pos="0"/>
        </w:tabs>
        <w:autoSpaceDE w:val="0"/>
        <w:ind w:firstLine="540"/>
        <w:jc w:val="both"/>
      </w:pPr>
      <w:r>
        <w:rPr>
          <w:b/>
        </w:rPr>
        <w:t xml:space="preserve">Слабости (несовершенства) рынка </w:t>
      </w:r>
      <w:r>
        <w:t>— неспособность рыночных механизмов решать некоторые экономические задачи вообще или наилучшим образом.</w:t>
      </w:r>
    </w:p>
    <w:p w:rsidR="00514311" w:rsidRDefault="00514311" w:rsidP="006A0306">
      <w:pPr>
        <w:widowControl w:val="0"/>
        <w:tabs>
          <w:tab w:val="num" w:pos="0"/>
        </w:tabs>
        <w:autoSpaceDE w:val="0"/>
        <w:ind w:firstLine="540"/>
        <w:jc w:val="both"/>
      </w:pPr>
      <w:r>
        <w:rPr>
          <w:b/>
        </w:rPr>
        <w:t xml:space="preserve">Собственный капитал — </w:t>
      </w:r>
      <w:r>
        <w:t>денежные средства, которые предоставляются фирме в обмен на право совладения ее имуществом и доходами, а потому, как правило, не подлежат возврату и приносят доход, зависящий от итогов работы фирмы.</w:t>
      </w:r>
    </w:p>
    <w:p w:rsidR="00514311" w:rsidRDefault="00514311" w:rsidP="006A0306">
      <w:pPr>
        <w:widowControl w:val="0"/>
        <w:tabs>
          <w:tab w:val="num" w:pos="0"/>
        </w:tabs>
        <w:autoSpaceDE w:val="0"/>
        <w:ind w:firstLine="540"/>
        <w:jc w:val="both"/>
      </w:pPr>
      <w:r>
        <w:rPr>
          <w:b/>
        </w:rPr>
        <w:t xml:space="preserve">Совершенный конкурент — </w:t>
      </w:r>
      <w:r>
        <w:t>фирма, которая вынуждена продавать свои товары по цене, сложившейся на рынке, и не может повлиять на уровень этой цены, изменяя объемы своего предложения.</w:t>
      </w:r>
    </w:p>
    <w:p w:rsidR="00514311" w:rsidRDefault="00514311" w:rsidP="006A0306">
      <w:pPr>
        <w:widowControl w:val="0"/>
        <w:tabs>
          <w:tab w:val="num" w:pos="0"/>
        </w:tabs>
        <w:autoSpaceDE w:val="0"/>
        <w:ind w:firstLine="540"/>
        <w:jc w:val="both"/>
      </w:pPr>
      <w:r>
        <w:rPr>
          <w:b/>
        </w:rPr>
        <w:t xml:space="preserve">Совокупное предложение </w:t>
      </w:r>
      <w:r>
        <w:t>— общее количество конечных товаров и услуг, которое фирмы страны могут и готовы в течение определенного периода предложить на рынок при: 1) сложившемся в стране уровне цен, 2) существующей технологии и 3) имеющихся ресурсах всех видов.</w:t>
      </w:r>
    </w:p>
    <w:p w:rsidR="00514311" w:rsidRDefault="00514311" w:rsidP="006A0306">
      <w:pPr>
        <w:widowControl w:val="0"/>
        <w:tabs>
          <w:tab w:val="num" w:pos="0"/>
        </w:tabs>
        <w:autoSpaceDE w:val="0"/>
        <w:ind w:firstLine="540"/>
        <w:jc w:val="both"/>
      </w:pPr>
      <w:r>
        <w:rPr>
          <w:b/>
        </w:rPr>
        <w:t xml:space="preserve">Совокупный спрос </w:t>
      </w:r>
      <w:r>
        <w:t>— общее количество товаров и услуг всех видов, которое все покупатели страны готовы приобрести в течение определенного периода при сложившемся уровне цен.</w:t>
      </w:r>
    </w:p>
    <w:p w:rsidR="00514311" w:rsidRDefault="00514311" w:rsidP="006A0306">
      <w:pPr>
        <w:widowControl w:val="0"/>
        <w:tabs>
          <w:tab w:val="num" w:pos="0"/>
        </w:tabs>
        <w:autoSpaceDE w:val="0"/>
        <w:ind w:firstLine="540"/>
        <w:jc w:val="both"/>
      </w:pPr>
      <w:r>
        <w:rPr>
          <w:b/>
        </w:rPr>
        <w:t xml:space="preserve">Специализация — </w:t>
      </w:r>
      <w:r>
        <w:t>сосредоточение определенного вида деятельности в руках того человека или хозяйственной организации, которые справляются с нею лучше других.</w:t>
      </w:r>
    </w:p>
    <w:p w:rsidR="00514311" w:rsidRDefault="00514311" w:rsidP="006A0306">
      <w:pPr>
        <w:widowControl w:val="0"/>
        <w:tabs>
          <w:tab w:val="num" w:pos="0"/>
        </w:tabs>
        <w:autoSpaceDE w:val="0"/>
        <w:ind w:firstLine="540"/>
        <w:jc w:val="both"/>
      </w:pPr>
      <w:r>
        <w:rPr>
          <w:b/>
        </w:rPr>
        <w:t xml:space="preserve">Спрос — </w:t>
      </w:r>
      <w:r>
        <w:t>сложившаяся в определенный период зависимость величин спроса на данном товарном рынке от цен, по которым товары могут быть предложены к продаже.</w:t>
      </w:r>
    </w:p>
    <w:p w:rsidR="00514311" w:rsidRDefault="00514311" w:rsidP="006A0306">
      <w:pPr>
        <w:widowControl w:val="0"/>
        <w:tabs>
          <w:tab w:val="num" w:pos="0"/>
        </w:tabs>
        <w:autoSpaceDE w:val="0"/>
        <w:ind w:firstLine="540"/>
        <w:jc w:val="both"/>
      </w:pPr>
      <w:r>
        <w:t>Среднесрочный период изменения предложения — срок, в течение которого предложение может быть увеличено, несмотря на неизменность числа фирм и объема принадлежащего им капитала.</w:t>
      </w:r>
    </w:p>
    <w:p w:rsidR="00514311" w:rsidRDefault="00514311" w:rsidP="006A0306">
      <w:pPr>
        <w:widowControl w:val="0"/>
        <w:tabs>
          <w:tab w:val="num" w:pos="0"/>
        </w:tabs>
        <w:autoSpaceDE w:val="0"/>
        <w:ind w:firstLine="540"/>
        <w:jc w:val="both"/>
      </w:pPr>
      <w:r>
        <w:rPr>
          <w:b/>
        </w:rPr>
        <w:t xml:space="preserve">Средние затраты </w:t>
      </w:r>
      <w:r>
        <w:t>— затраты на изготовление единицы продукции, получаемые делением общей суммы затрат за определенный период на объем изготовленной за этот период продукции.</w:t>
      </w:r>
    </w:p>
    <w:p w:rsidR="00514311" w:rsidRDefault="00514311" w:rsidP="006A0306">
      <w:pPr>
        <w:widowControl w:val="0"/>
        <w:tabs>
          <w:tab w:val="num" w:pos="0"/>
        </w:tabs>
        <w:autoSpaceDE w:val="0"/>
        <w:ind w:firstLine="540"/>
        <w:jc w:val="both"/>
      </w:pPr>
      <w:r>
        <w:rPr>
          <w:b/>
        </w:rPr>
        <w:t xml:space="preserve">Ставка заработной платы — </w:t>
      </w:r>
      <w:r>
        <w:t>денежная сумма, выплачиваемая работнику за трудовые услуги, оказанные им в течение определенного периода (часа, смены или месяца) или необходимые для выполнения определенного объема работы (например, изготовления одной детали).</w:t>
      </w:r>
    </w:p>
    <w:p w:rsidR="00514311" w:rsidRDefault="00514311" w:rsidP="006A0306">
      <w:pPr>
        <w:widowControl w:val="0"/>
        <w:tabs>
          <w:tab w:val="num" w:pos="0"/>
        </w:tabs>
        <w:autoSpaceDE w:val="0"/>
        <w:ind w:firstLine="540"/>
        <w:jc w:val="both"/>
      </w:pPr>
      <w:r>
        <w:rPr>
          <w:b/>
        </w:rPr>
        <w:t xml:space="preserve">Стоимость </w:t>
      </w:r>
      <w:r>
        <w:t>— денежная сумма, которая уплачена при покупке и может быть получена при продаже определенного объема товаров и услуг.</w:t>
      </w:r>
    </w:p>
    <w:p w:rsidR="00514311" w:rsidRDefault="00514311" w:rsidP="006A0306">
      <w:pPr>
        <w:widowControl w:val="0"/>
        <w:tabs>
          <w:tab w:val="num" w:pos="0"/>
        </w:tabs>
        <w:autoSpaceDE w:val="0"/>
        <w:ind w:firstLine="540"/>
        <w:jc w:val="both"/>
      </w:pPr>
      <w:r>
        <w:rPr>
          <w:b/>
        </w:rPr>
        <w:t xml:space="preserve">Технологическая эффективность — </w:t>
      </w:r>
      <w:r>
        <w:t>уровень организации производства, при котором из имеющихся ресурсов производится максимально возможное количество готовой продукции.</w:t>
      </w:r>
    </w:p>
    <w:p w:rsidR="00514311" w:rsidRDefault="00514311" w:rsidP="006A0306">
      <w:pPr>
        <w:widowControl w:val="0"/>
        <w:tabs>
          <w:tab w:val="num" w:pos="0"/>
        </w:tabs>
        <w:autoSpaceDE w:val="0"/>
        <w:ind w:firstLine="540"/>
        <w:jc w:val="both"/>
      </w:pPr>
      <w:r>
        <w:rPr>
          <w:b/>
        </w:rPr>
        <w:t xml:space="preserve">Товар — </w:t>
      </w:r>
      <w:r>
        <w:t>благо, используемое владельцем для обмена с целью получения других благ.</w:t>
      </w:r>
    </w:p>
    <w:p w:rsidR="00514311" w:rsidRDefault="00514311" w:rsidP="006A0306">
      <w:pPr>
        <w:widowControl w:val="0"/>
        <w:tabs>
          <w:tab w:val="num" w:pos="0"/>
        </w:tabs>
        <w:autoSpaceDE w:val="0"/>
        <w:ind w:firstLine="540"/>
        <w:jc w:val="both"/>
      </w:pPr>
      <w:r>
        <w:rPr>
          <w:b/>
        </w:rPr>
        <w:t xml:space="preserve">Товарищество — </w:t>
      </w:r>
      <w:r>
        <w:t>общее название нескольких форм хозяйственных организаций, предполагающих объединение собственных средств нескольких участников ради совместного ведения дел.</w:t>
      </w:r>
    </w:p>
    <w:p w:rsidR="00514311" w:rsidRDefault="00514311" w:rsidP="006A0306">
      <w:pPr>
        <w:widowControl w:val="0"/>
        <w:tabs>
          <w:tab w:val="num" w:pos="0"/>
        </w:tabs>
        <w:autoSpaceDE w:val="0"/>
        <w:ind w:firstLine="540"/>
        <w:jc w:val="both"/>
      </w:pPr>
      <w:r>
        <w:rPr>
          <w:b/>
        </w:rPr>
        <w:t xml:space="preserve">Товары низшей категории — </w:t>
      </w:r>
      <w:r>
        <w:t>товары, величина спроса на которые может снизиться при повышении доходов покупателей.</w:t>
      </w:r>
    </w:p>
    <w:p w:rsidR="00514311" w:rsidRDefault="00514311" w:rsidP="006A0306">
      <w:pPr>
        <w:widowControl w:val="0"/>
        <w:tabs>
          <w:tab w:val="num" w:pos="0"/>
        </w:tabs>
        <w:autoSpaceDE w:val="0"/>
        <w:ind w:firstLine="540"/>
        <w:jc w:val="both"/>
      </w:pPr>
      <w:r>
        <w:rPr>
          <w:b/>
        </w:rPr>
        <w:t xml:space="preserve">Торговая наценка — </w:t>
      </w:r>
      <w:r>
        <w:t>устанавливаемая торговой организацией надбавка к цене, по которой товар реализуется фирмой-изготовителем.</w:t>
      </w:r>
    </w:p>
    <w:p w:rsidR="00514311" w:rsidRDefault="00514311" w:rsidP="006A0306">
      <w:pPr>
        <w:widowControl w:val="0"/>
        <w:tabs>
          <w:tab w:val="num" w:pos="0"/>
        </w:tabs>
        <w:autoSpaceDE w:val="0"/>
        <w:ind w:firstLine="540"/>
        <w:jc w:val="both"/>
      </w:pPr>
      <w:r>
        <w:rPr>
          <w:b/>
        </w:rPr>
        <w:t xml:space="preserve">Торговая скидка — </w:t>
      </w:r>
      <w:r>
        <w:t>часть рекомендуемой фирмой цены продажи конечным покупателям, которая изымается в свою пользу продающей товар торговой организацией.</w:t>
      </w:r>
    </w:p>
    <w:p w:rsidR="00514311" w:rsidRDefault="00514311" w:rsidP="006A0306">
      <w:pPr>
        <w:widowControl w:val="0"/>
        <w:tabs>
          <w:tab w:val="num" w:pos="0"/>
        </w:tabs>
        <w:autoSpaceDE w:val="0"/>
        <w:ind w:firstLine="540"/>
        <w:jc w:val="both"/>
      </w:pPr>
      <w:r>
        <w:rPr>
          <w:b/>
        </w:rPr>
        <w:t xml:space="preserve">Торговля — </w:t>
      </w:r>
      <w:r>
        <w:t>добровольный и взаимовыгодный обмен результатами специализированного производства благ.</w:t>
      </w:r>
    </w:p>
    <w:p w:rsidR="00514311" w:rsidRDefault="00514311" w:rsidP="006A0306">
      <w:pPr>
        <w:widowControl w:val="0"/>
        <w:tabs>
          <w:tab w:val="num" w:pos="0"/>
        </w:tabs>
        <w:autoSpaceDE w:val="0"/>
        <w:ind w:firstLine="540"/>
        <w:jc w:val="both"/>
      </w:pPr>
      <w:r>
        <w:rPr>
          <w:b/>
        </w:rPr>
        <w:t xml:space="preserve">Традиционная экономическая система — </w:t>
      </w:r>
      <w:r>
        <w:t>способ организации экономической жизни, при котором земля и капитал находятся в общем владении племени, а ограниченные ресурсы распределяются в соответствии с длительно существующими традициями.</w:t>
      </w:r>
    </w:p>
    <w:p w:rsidR="00514311" w:rsidRDefault="00514311" w:rsidP="006A0306">
      <w:pPr>
        <w:widowControl w:val="0"/>
        <w:tabs>
          <w:tab w:val="num" w:pos="0"/>
        </w:tabs>
        <w:autoSpaceDE w:val="0"/>
        <w:ind w:firstLine="540"/>
        <w:jc w:val="both"/>
      </w:pPr>
      <w:r>
        <w:rPr>
          <w:b/>
        </w:rPr>
        <w:t xml:space="preserve">Трудовой контракт </w:t>
      </w:r>
      <w:r>
        <w:t>— соглашение о содержании и условиях труда, а также о размере его оплаты и иных взаимных обязательствах работодателя и наемного работника, достигаемое ими в результате индивидуальных переговоров.</w:t>
      </w:r>
    </w:p>
    <w:p w:rsidR="00514311" w:rsidRDefault="00514311" w:rsidP="006A0306">
      <w:pPr>
        <w:widowControl w:val="0"/>
        <w:tabs>
          <w:tab w:val="num" w:pos="0"/>
        </w:tabs>
        <w:autoSpaceDE w:val="0"/>
        <w:ind w:firstLine="540"/>
        <w:jc w:val="both"/>
      </w:pPr>
      <w:r>
        <w:rPr>
          <w:b/>
        </w:rPr>
        <w:t xml:space="preserve">Услуга — </w:t>
      </w:r>
      <w:r>
        <w:t>деятельность, приносящая сама по себе пользу тому, ради кого она осуществляется.</w:t>
      </w:r>
    </w:p>
    <w:p w:rsidR="00514311" w:rsidRDefault="00514311" w:rsidP="006A0306">
      <w:pPr>
        <w:widowControl w:val="0"/>
        <w:tabs>
          <w:tab w:val="num" w:pos="0"/>
        </w:tabs>
        <w:autoSpaceDE w:val="0"/>
        <w:ind w:firstLine="540"/>
        <w:jc w:val="both"/>
      </w:pPr>
      <w:r>
        <w:rPr>
          <w:b/>
        </w:rPr>
        <w:t xml:space="preserve">Факторы производства — </w:t>
      </w:r>
      <w:r>
        <w:t>ресурсы, используемые людьми для создания жизненных благ.</w:t>
      </w:r>
    </w:p>
    <w:p w:rsidR="00514311" w:rsidRDefault="00514311" w:rsidP="006A0306">
      <w:pPr>
        <w:widowControl w:val="0"/>
        <w:tabs>
          <w:tab w:val="num" w:pos="0"/>
        </w:tabs>
        <w:autoSpaceDE w:val="0"/>
        <w:ind w:firstLine="540"/>
        <w:jc w:val="both"/>
      </w:pPr>
      <w:r>
        <w:rPr>
          <w:b/>
        </w:rPr>
        <w:t xml:space="preserve">Физический капитал </w:t>
      </w:r>
      <w:r>
        <w:t>— здания, сооружения, машины, мелиоративные системы, используемые для превращения с помощью технологий природных веществ в полезные людям блага.</w:t>
      </w:r>
    </w:p>
    <w:p w:rsidR="00514311" w:rsidRDefault="00514311" w:rsidP="006A0306">
      <w:pPr>
        <w:widowControl w:val="0"/>
        <w:tabs>
          <w:tab w:val="num" w:pos="0"/>
        </w:tabs>
        <w:autoSpaceDE w:val="0"/>
        <w:ind w:firstLine="540"/>
        <w:jc w:val="both"/>
      </w:pPr>
      <w:r>
        <w:rPr>
          <w:b/>
        </w:rPr>
        <w:t>Финансовые ресурсы</w:t>
      </w:r>
      <w:r>
        <w:t xml:space="preserve"> – денежные средства хозяйственной организации, представленные в виде кассовой или банковской наличности, в расчетах или ценных бумагах.</w:t>
      </w:r>
    </w:p>
    <w:p w:rsidR="00514311" w:rsidRDefault="00514311" w:rsidP="006A0306">
      <w:pPr>
        <w:widowControl w:val="0"/>
        <w:tabs>
          <w:tab w:val="num" w:pos="0"/>
        </w:tabs>
        <w:autoSpaceDE w:val="0"/>
        <w:ind w:firstLine="540"/>
        <w:jc w:val="both"/>
      </w:pPr>
      <w:r>
        <w:rPr>
          <w:b/>
        </w:rPr>
        <w:t xml:space="preserve">Фирма </w:t>
      </w:r>
      <w:r>
        <w:t>— коммерческая организация, приобретающая факторы производства с целью создания и продажи благ и получения на этой основе прибыли.</w:t>
      </w:r>
    </w:p>
    <w:p w:rsidR="00514311" w:rsidRDefault="00514311" w:rsidP="006A0306">
      <w:pPr>
        <w:widowControl w:val="0"/>
        <w:tabs>
          <w:tab w:val="num" w:pos="0"/>
        </w:tabs>
        <w:autoSpaceDE w:val="0"/>
        <w:ind w:firstLine="540"/>
        <w:jc w:val="both"/>
      </w:pPr>
      <w:r>
        <w:rPr>
          <w:b/>
        </w:rPr>
        <w:t xml:space="preserve">Ценная бумага </w:t>
      </w:r>
      <w:r>
        <w:t>— юридический документ, удостоверяющий право ее владельца на долю в имуществе частной фирмы, выпустившей эту ценную бумагу, и соответственно на часть доходов от этого имущества.</w:t>
      </w:r>
    </w:p>
    <w:p w:rsidR="00514311" w:rsidRDefault="00514311" w:rsidP="006A0306">
      <w:pPr>
        <w:widowControl w:val="0"/>
        <w:tabs>
          <w:tab w:val="num" w:pos="0"/>
        </w:tabs>
        <w:autoSpaceDE w:val="0"/>
        <w:ind w:firstLine="540"/>
        <w:jc w:val="both"/>
      </w:pPr>
      <w:r>
        <w:rPr>
          <w:b/>
        </w:rPr>
        <w:t xml:space="preserve">Ценообразование </w:t>
      </w:r>
      <w:r>
        <w:t>– процесс установления цены на продукцию (услугу) фирмы.</w:t>
      </w:r>
    </w:p>
    <w:p w:rsidR="00514311" w:rsidRDefault="00514311" w:rsidP="006A0306">
      <w:pPr>
        <w:widowControl w:val="0"/>
        <w:tabs>
          <w:tab w:val="num" w:pos="0"/>
        </w:tabs>
        <w:autoSpaceDE w:val="0"/>
        <w:ind w:firstLine="540"/>
        <w:jc w:val="both"/>
      </w:pPr>
      <w:r>
        <w:rPr>
          <w:b/>
        </w:rPr>
        <w:t xml:space="preserve">Частная собственность — </w:t>
      </w:r>
      <w:r>
        <w:t>признаваемое обществом право отдельных граждан и их объединений    владеть, пользоваться и распоряжаться любыми видами экономических ресурсов.</w:t>
      </w:r>
    </w:p>
    <w:p w:rsidR="00514311" w:rsidRDefault="00514311" w:rsidP="006A0306">
      <w:pPr>
        <w:widowControl w:val="0"/>
        <w:tabs>
          <w:tab w:val="num" w:pos="0"/>
        </w:tabs>
        <w:autoSpaceDE w:val="0"/>
        <w:ind w:firstLine="540"/>
        <w:jc w:val="both"/>
      </w:pPr>
      <w:r>
        <w:rPr>
          <w:b/>
        </w:rPr>
        <w:t xml:space="preserve">Чистая прибыль — </w:t>
      </w:r>
      <w:r>
        <w:t>часть прибыли, остающаяся в распоряжении хозяйственной организации после уплаты налогов и других обязательных платежей</w:t>
      </w:r>
      <w:r>
        <w:rPr>
          <w:b/>
        </w:rPr>
        <w:t>.</w:t>
      </w:r>
    </w:p>
    <w:p w:rsidR="00514311" w:rsidRDefault="00514311" w:rsidP="006A0306">
      <w:pPr>
        <w:widowControl w:val="0"/>
        <w:tabs>
          <w:tab w:val="num" w:pos="0"/>
        </w:tabs>
        <w:autoSpaceDE w:val="0"/>
        <w:ind w:firstLine="540"/>
        <w:jc w:val="both"/>
      </w:pPr>
      <w:r>
        <w:rPr>
          <w:b/>
        </w:rPr>
        <w:t xml:space="preserve">Экономическая прибыль </w:t>
      </w:r>
      <w:r>
        <w:t>— разница между выручкой от реализации и экономическими затратами.</w:t>
      </w:r>
    </w:p>
    <w:p w:rsidR="00514311" w:rsidRDefault="00514311" w:rsidP="006A0306">
      <w:pPr>
        <w:widowControl w:val="0"/>
        <w:tabs>
          <w:tab w:val="num" w:pos="0"/>
        </w:tabs>
        <w:autoSpaceDE w:val="0"/>
        <w:ind w:firstLine="540"/>
        <w:jc w:val="both"/>
      </w:pPr>
      <w:r>
        <w:rPr>
          <w:b/>
        </w:rPr>
        <w:t xml:space="preserve">Экономическая эффективность — </w:t>
      </w:r>
      <w:r>
        <w:t>способ организации производства, при котором затраты на производство определенного количества продукции минимальны.</w:t>
      </w:r>
    </w:p>
    <w:p w:rsidR="00514311" w:rsidRDefault="00514311" w:rsidP="006A0306">
      <w:pPr>
        <w:widowControl w:val="0"/>
        <w:tabs>
          <w:tab w:val="num" w:pos="0"/>
        </w:tabs>
        <w:autoSpaceDE w:val="0"/>
        <w:ind w:firstLine="540"/>
        <w:jc w:val="both"/>
      </w:pPr>
      <w:r>
        <w:rPr>
          <w:b/>
        </w:rPr>
        <w:t xml:space="preserve">Экономические блага — </w:t>
      </w:r>
      <w:r>
        <w:t>средства удовлетворения человеческих потребностей, доступные людям в объеме меньшем, чем объем этих потребностей.</w:t>
      </w:r>
      <w:r>
        <w:rPr>
          <w:b/>
        </w:rPr>
        <w:t> </w:t>
      </w:r>
    </w:p>
    <w:p w:rsidR="00514311" w:rsidRDefault="00514311" w:rsidP="006A0306">
      <w:pPr>
        <w:widowControl w:val="0"/>
        <w:tabs>
          <w:tab w:val="num" w:pos="0"/>
        </w:tabs>
        <w:autoSpaceDE w:val="0"/>
        <w:ind w:firstLine="540"/>
        <w:jc w:val="both"/>
      </w:pPr>
      <w:r>
        <w:rPr>
          <w:b/>
        </w:rPr>
        <w:t xml:space="preserve">Экономические затраты — </w:t>
      </w:r>
      <w:r>
        <w:t>общие затраты фирмы на производство товаров или услуг в течение определенного периода, рассчитанные с учетом внутренних (неявных) затрат.</w:t>
      </w:r>
      <w:r>
        <w:rPr>
          <w:b/>
        </w:rPr>
        <w:t> </w:t>
      </w:r>
    </w:p>
    <w:p w:rsidR="00514311" w:rsidRDefault="00514311" w:rsidP="006A0306">
      <w:pPr>
        <w:widowControl w:val="0"/>
        <w:tabs>
          <w:tab w:val="num" w:pos="0"/>
        </w:tabs>
        <w:autoSpaceDE w:val="0"/>
        <w:ind w:firstLine="540"/>
        <w:jc w:val="both"/>
      </w:pPr>
      <w:r>
        <w:rPr>
          <w:b/>
        </w:rPr>
        <w:t xml:space="preserve">Экономические системы </w:t>
      </w:r>
      <w:r>
        <w:t>— формы организации хозяйственной жизни общества, различающиеся по: 1) способу координации хозяйственной деятельности людей, фирм и государства и 2) типу собственности на экономические ресурсы.</w:t>
      </w:r>
      <w:r>
        <w:rPr>
          <w:b/>
        </w:rPr>
        <w:t> </w:t>
      </w:r>
    </w:p>
    <w:p w:rsidR="00514311" w:rsidRDefault="00514311" w:rsidP="006A0306">
      <w:pPr>
        <w:widowControl w:val="0"/>
        <w:tabs>
          <w:tab w:val="num" w:pos="0"/>
        </w:tabs>
        <w:autoSpaceDE w:val="0"/>
        <w:ind w:firstLine="540"/>
        <w:jc w:val="both"/>
      </w:pPr>
      <w:r>
        <w:rPr>
          <w:b/>
        </w:rPr>
        <w:t xml:space="preserve">Эффект дохода — </w:t>
      </w:r>
      <w:r>
        <w:t>при снижении цены (или росте дохода) товар становится по отношению к общей величине дохода человека более дешевым, и потому покупатель способен приобрести этот товар в большем количестве, не отказываясь от других своих привычных покупок. И наоборот.</w:t>
      </w:r>
    </w:p>
    <w:p w:rsidR="00514311" w:rsidRDefault="00514311" w:rsidP="006A0306">
      <w:pPr>
        <w:widowControl w:val="0"/>
        <w:tabs>
          <w:tab w:val="num" w:pos="0"/>
        </w:tabs>
        <w:autoSpaceDE w:val="0"/>
        <w:ind w:firstLine="540"/>
        <w:jc w:val="both"/>
      </w:pPr>
      <w:r>
        <w:rPr>
          <w:b/>
        </w:rPr>
        <w:t xml:space="preserve">Эффект масштаба — </w:t>
      </w:r>
      <w:r>
        <w:t>ситуация, когда фирма имеет возможность увеличивать объем выпуска своей продукции в большей мере, чем возрастают объемы всех видов используемых ею ресурсов (например, выпуск растет при той же площади цехов).</w:t>
      </w:r>
    </w:p>
    <w:p w:rsidR="00514311" w:rsidRDefault="00514311" w:rsidP="006A0306"/>
    <w:p w:rsidR="00514311" w:rsidRDefault="00514311" w:rsidP="00E54BEC">
      <w:pPr>
        <w:jc w:val="center"/>
        <w:rPr>
          <w:b/>
        </w:rPr>
      </w:pPr>
      <w:bookmarkStart w:id="22" w:name="_Toc398033674"/>
    </w:p>
    <w:p w:rsidR="00514311" w:rsidRDefault="00514311" w:rsidP="00E54BEC">
      <w:pPr>
        <w:jc w:val="center"/>
        <w:rPr>
          <w:b/>
        </w:rPr>
      </w:pPr>
    </w:p>
    <w:p w:rsidR="00514311" w:rsidRDefault="00514311" w:rsidP="00E54BEC">
      <w:pPr>
        <w:jc w:val="center"/>
        <w:rPr>
          <w:b/>
        </w:rPr>
      </w:pPr>
    </w:p>
    <w:p w:rsidR="00514311" w:rsidRDefault="00514311" w:rsidP="00E54BEC">
      <w:pPr>
        <w:jc w:val="center"/>
        <w:rPr>
          <w:b/>
        </w:rPr>
      </w:pPr>
    </w:p>
    <w:p w:rsidR="00514311" w:rsidRDefault="00514311" w:rsidP="00E54BEC">
      <w:pPr>
        <w:jc w:val="center"/>
        <w:rPr>
          <w:b/>
        </w:rPr>
      </w:pPr>
    </w:p>
    <w:p w:rsidR="00514311" w:rsidRDefault="00514311" w:rsidP="00E54BEC">
      <w:pPr>
        <w:jc w:val="center"/>
        <w:rPr>
          <w:b/>
        </w:rPr>
      </w:pPr>
    </w:p>
    <w:p w:rsidR="00514311" w:rsidRDefault="00514311" w:rsidP="00E54BEC">
      <w:pPr>
        <w:jc w:val="center"/>
        <w:rPr>
          <w:b/>
        </w:rPr>
      </w:pPr>
    </w:p>
    <w:p w:rsidR="00514311" w:rsidRDefault="00514311" w:rsidP="00E54BEC">
      <w:pPr>
        <w:jc w:val="center"/>
        <w:rPr>
          <w:b/>
        </w:rPr>
      </w:pPr>
    </w:p>
    <w:p w:rsidR="00514311" w:rsidRDefault="00514311" w:rsidP="00E54BEC">
      <w:pPr>
        <w:jc w:val="center"/>
        <w:rPr>
          <w:b/>
        </w:rPr>
      </w:pPr>
    </w:p>
    <w:p w:rsidR="00514311" w:rsidRPr="00232912" w:rsidRDefault="00514311" w:rsidP="00D540AD">
      <w:pPr>
        <w:jc w:val="center"/>
        <w:rPr>
          <w:b/>
        </w:rPr>
      </w:pPr>
      <w:bookmarkStart w:id="23" w:name="_Toc400033009"/>
      <w:bookmarkEnd w:id="22"/>
      <w:r w:rsidRPr="00232912">
        <w:rPr>
          <w:b/>
        </w:rPr>
        <w:t>МЕТОДИЧЕСКИЕ РЕКОМЕНДАЦИИ ДЛЯ ПРЕПОДАВАТЕЛЯ</w:t>
      </w:r>
    </w:p>
    <w:p w:rsidR="00514311" w:rsidRPr="00232912" w:rsidRDefault="00514311" w:rsidP="00D540AD">
      <w:pPr>
        <w:jc w:val="center"/>
        <w:rPr>
          <w:b/>
        </w:rPr>
      </w:pPr>
      <w:r w:rsidRPr="00232912">
        <w:rPr>
          <w:b/>
        </w:rPr>
        <w:t>ПО ДИСЦИПЛИНЕ</w:t>
      </w:r>
      <w:bookmarkEnd w:id="23"/>
    </w:p>
    <w:p w:rsidR="00514311" w:rsidRDefault="00514311" w:rsidP="00863781"/>
    <w:p w:rsidR="00514311" w:rsidRDefault="00514311" w:rsidP="00E43F67">
      <w:pPr>
        <w:ind w:firstLine="709"/>
        <w:jc w:val="both"/>
      </w:pPr>
      <w:r>
        <w:rPr>
          <w:b/>
        </w:rPr>
        <w:t>Цель освоения дисциплины</w:t>
      </w:r>
      <w:r>
        <w:t xml:space="preserve"> - </w:t>
      </w:r>
      <w:r>
        <w:rPr>
          <w:rStyle w:val="grame"/>
        </w:rPr>
        <w:t xml:space="preserve">изучение  предпринимательской деятельности, направлений и способов приложения предпринимательской инициативы, организационно-правовых форм предприятий, формирования материальных и финансовых ресурсов, инвестиционной и ценовой политики, рисков при осуществлении предпринимательской деятельности, основ механизма государственного регулирования, правовых основ деятельности предпринимателей, основ налогового законодательства и </w:t>
      </w:r>
      <w:r>
        <w:rPr>
          <w:rStyle w:val="spelle"/>
        </w:rPr>
        <w:t>бизнес-планирования</w:t>
      </w:r>
      <w:r>
        <w:rPr>
          <w:rStyle w:val="grame"/>
        </w:rPr>
        <w:t>, а также этики и культуры предпринимательской деятельности применительно к предприятиям и организациям социально-культурной сферы.</w:t>
      </w:r>
    </w:p>
    <w:p w:rsidR="00514311" w:rsidRDefault="00514311" w:rsidP="00E43F67">
      <w:pPr>
        <w:ind w:firstLine="709"/>
        <w:jc w:val="both"/>
      </w:pPr>
      <w:r>
        <w:t xml:space="preserve">К числу наиболее важных </w:t>
      </w:r>
      <w:r>
        <w:rPr>
          <w:b/>
        </w:rPr>
        <w:t>задач</w:t>
      </w:r>
      <w:r>
        <w:t>, связанных с изучением дисциплины следует отнести овладение ключевыми понятиями и терминами предпринимательской деятельности; обучение приемам и методам анализа экономических процессов; обучение навыкам формулирования и выбора предпринимательской идеи; выработка навыков самостоятельного  анализа современных экономических отношений.</w:t>
      </w:r>
    </w:p>
    <w:p w:rsidR="00514311" w:rsidRDefault="00514311" w:rsidP="00E43F67">
      <w:pPr>
        <w:ind w:firstLine="709"/>
        <w:rPr>
          <w:b/>
          <w:i/>
        </w:rPr>
      </w:pPr>
      <w:r>
        <w:t>Форма промежуточной аттестации –</w:t>
      </w:r>
      <w:r w:rsidRPr="00863781">
        <w:rPr>
          <w:b/>
          <w:i/>
        </w:rPr>
        <w:t>зачет</w:t>
      </w:r>
      <w:r>
        <w:rPr>
          <w:b/>
          <w:i/>
        </w:rPr>
        <w:t>.</w:t>
      </w:r>
    </w:p>
    <w:p w:rsidR="00514311" w:rsidRDefault="00514311" w:rsidP="00863781">
      <w:pPr>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60"/>
        <w:gridCol w:w="1135"/>
        <w:gridCol w:w="1133"/>
        <w:gridCol w:w="1842"/>
        <w:gridCol w:w="1544"/>
        <w:gridCol w:w="2142"/>
      </w:tblGrid>
      <w:tr w:rsidR="00514311" w:rsidTr="00E43F67">
        <w:tc>
          <w:tcPr>
            <w:tcW w:w="1560" w:type="dxa"/>
            <w:vAlign w:val="center"/>
          </w:tcPr>
          <w:p w:rsidR="00514311" w:rsidRDefault="00514311" w:rsidP="003A4320">
            <w:pPr>
              <w:jc w:val="center"/>
            </w:pPr>
            <w:r>
              <w:rPr>
                <w:sz w:val="22"/>
                <w:szCs w:val="22"/>
              </w:rPr>
              <w:t>Тема занятия</w:t>
            </w:r>
          </w:p>
          <w:p w:rsidR="00514311" w:rsidRDefault="00514311" w:rsidP="003A4320">
            <w:pPr>
              <w:jc w:val="center"/>
            </w:pPr>
          </w:p>
        </w:tc>
        <w:tc>
          <w:tcPr>
            <w:tcW w:w="1135" w:type="dxa"/>
            <w:vAlign w:val="center"/>
          </w:tcPr>
          <w:p w:rsidR="00514311" w:rsidRDefault="00514311" w:rsidP="003A4320">
            <w:pPr>
              <w:jc w:val="center"/>
            </w:pPr>
            <w:r>
              <w:rPr>
                <w:sz w:val="22"/>
                <w:szCs w:val="22"/>
              </w:rPr>
              <w:t xml:space="preserve">Виды учебных занятий </w:t>
            </w:r>
          </w:p>
        </w:tc>
        <w:tc>
          <w:tcPr>
            <w:tcW w:w="1133" w:type="dxa"/>
            <w:vAlign w:val="center"/>
          </w:tcPr>
          <w:p w:rsidR="00514311" w:rsidRDefault="00514311" w:rsidP="003A4320">
            <w:pPr>
              <w:jc w:val="center"/>
            </w:pPr>
            <w:r>
              <w:rPr>
                <w:sz w:val="22"/>
                <w:szCs w:val="22"/>
              </w:rPr>
              <w:t>Способы учебной деят-ти</w:t>
            </w:r>
          </w:p>
        </w:tc>
        <w:tc>
          <w:tcPr>
            <w:tcW w:w="1842" w:type="dxa"/>
            <w:vAlign w:val="center"/>
          </w:tcPr>
          <w:p w:rsidR="00514311" w:rsidRDefault="00514311" w:rsidP="003A4320">
            <w:pPr>
              <w:jc w:val="center"/>
            </w:pPr>
            <w:r>
              <w:rPr>
                <w:sz w:val="22"/>
                <w:szCs w:val="22"/>
              </w:rPr>
              <w:t>Методы обучения, формы педагогического общения</w:t>
            </w:r>
          </w:p>
        </w:tc>
        <w:tc>
          <w:tcPr>
            <w:tcW w:w="1544" w:type="dxa"/>
            <w:vAlign w:val="center"/>
          </w:tcPr>
          <w:p w:rsidR="00514311" w:rsidRDefault="00514311" w:rsidP="003A4320">
            <w:pPr>
              <w:jc w:val="center"/>
            </w:pPr>
            <w:r>
              <w:rPr>
                <w:sz w:val="22"/>
                <w:szCs w:val="22"/>
              </w:rPr>
              <w:t xml:space="preserve">Средства обучения </w:t>
            </w:r>
          </w:p>
        </w:tc>
        <w:tc>
          <w:tcPr>
            <w:tcW w:w="2142" w:type="dxa"/>
            <w:vAlign w:val="center"/>
          </w:tcPr>
          <w:p w:rsidR="00514311" w:rsidRDefault="00514311" w:rsidP="003A4320">
            <w:pPr>
              <w:jc w:val="center"/>
            </w:pPr>
            <w:r>
              <w:rPr>
                <w:sz w:val="22"/>
                <w:szCs w:val="22"/>
              </w:rPr>
              <w:t>Формы контроля</w:t>
            </w:r>
          </w:p>
        </w:tc>
      </w:tr>
      <w:tr w:rsidR="00514311" w:rsidTr="00E43F67">
        <w:tc>
          <w:tcPr>
            <w:tcW w:w="1560" w:type="dxa"/>
          </w:tcPr>
          <w:p w:rsidR="00514311" w:rsidRDefault="00514311" w:rsidP="003A4320">
            <w:pPr>
              <w:jc w:val="center"/>
              <w:rPr>
                <w:i/>
              </w:rPr>
            </w:pPr>
            <w:r>
              <w:rPr>
                <w:i/>
                <w:sz w:val="22"/>
                <w:szCs w:val="22"/>
              </w:rPr>
              <w:t>1</w:t>
            </w:r>
          </w:p>
        </w:tc>
        <w:tc>
          <w:tcPr>
            <w:tcW w:w="1135" w:type="dxa"/>
          </w:tcPr>
          <w:p w:rsidR="00514311" w:rsidRDefault="00514311" w:rsidP="003A4320">
            <w:pPr>
              <w:jc w:val="center"/>
              <w:rPr>
                <w:i/>
              </w:rPr>
            </w:pPr>
            <w:r>
              <w:rPr>
                <w:i/>
                <w:sz w:val="22"/>
                <w:szCs w:val="22"/>
              </w:rPr>
              <w:t>2</w:t>
            </w:r>
          </w:p>
        </w:tc>
        <w:tc>
          <w:tcPr>
            <w:tcW w:w="1133" w:type="dxa"/>
          </w:tcPr>
          <w:p w:rsidR="00514311" w:rsidRDefault="00514311" w:rsidP="003A4320">
            <w:pPr>
              <w:jc w:val="center"/>
              <w:rPr>
                <w:i/>
              </w:rPr>
            </w:pPr>
            <w:r>
              <w:rPr>
                <w:i/>
                <w:sz w:val="22"/>
                <w:szCs w:val="22"/>
              </w:rPr>
              <w:t>5</w:t>
            </w:r>
          </w:p>
        </w:tc>
        <w:tc>
          <w:tcPr>
            <w:tcW w:w="1842" w:type="dxa"/>
          </w:tcPr>
          <w:p w:rsidR="00514311" w:rsidRDefault="00514311" w:rsidP="003A4320">
            <w:pPr>
              <w:jc w:val="center"/>
              <w:rPr>
                <w:i/>
              </w:rPr>
            </w:pPr>
            <w:r>
              <w:rPr>
                <w:i/>
                <w:sz w:val="22"/>
                <w:szCs w:val="22"/>
              </w:rPr>
              <w:t>6</w:t>
            </w:r>
          </w:p>
        </w:tc>
        <w:tc>
          <w:tcPr>
            <w:tcW w:w="1544" w:type="dxa"/>
          </w:tcPr>
          <w:p w:rsidR="00514311" w:rsidRDefault="00514311" w:rsidP="003A4320">
            <w:pPr>
              <w:jc w:val="center"/>
              <w:rPr>
                <w:i/>
              </w:rPr>
            </w:pPr>
            <w:r>
              <w:rPr>
                <w:i/>
                <w:sz w:val="22"/>
                <w:szCs w:val="22"/>
              </w:rPr>
              <w:t>7</w:t>
            </w:r>
          </w:p>
        </w:tc>
        <w:tc>
          <w:tcPr>
            <w:tcW w:w="2142" w:type="dxa"/>
          </w:tcPr>
          <w:p w:rsidR="00514311" w:rsidRDefault="00514311" w:rsidP="003A4320">
            <w:pPr>
              <w:jc w:val="center"/>
              <w:rPr>
                <w:i/>
              </w:rPr>
            </w:pPr>
            <w:r>
              <w:rPr>
                <w:i/>
                <w:sz w:val="22"/>
                <w:szCs w:val="22"/>
              </w:rPr>
              <w:t>8</w:t>
            </w:r>
          </w:p>
        </w:tc>
      </w:tr>
      <w:tr w:rsidR="00514311" w:rsidTr="00E43F67">
        <w:tc>
          <w:tcPr>
            <w:tcW w:w="1560" w:type="dxa"/>
            <w:vMerge w:val="restart"/>
          </w:tcPr>
          <w:p w:rsidR="00514311" w:rsidRDefault="00514311" w:rsidP="003A4320">
            <w:pPr>
              <w:widowControl w:val="0"/>
              <w:autoSpaceDE w:val="0"/>
              <w:spacing w:before="100" w:beforeAutospacing="1"/>
            </w:pPr>
            <w:r>
              <w:rPr>
                <w:sz w:val="22"/>
                <w:szCs w:val="22"/>
              </w:rPr>
              <w:t>Общая характеристика предпринимательства и предпринимательской деятельности</w:t>
            </w:r>
          </w:p>
          <w:p w:rsidR="00514311" w:rsidRDefault="00514311" w:rsidP="003A4320"/>
        </w:tc>
        <w:tc>
          <w:tcPr>
            <w:tcW w:w="1135" w:type="dxa"/>
          </w:tcPr>
          <w:p w:rsidR="00514311" w:rsidRDefault="00514311" w:rsidP="003A4320">
            <w:pPr>
              <w:autoSpaceDN w:val="0"/>
              <w:spacing w:line="276" w:lineRule="auto"/>
              <w:jc w:val="center"/>
            </w:pPr>
            <w:r>
              <w:rPr>
                <w:sz w:val="22"/>
                <w:szCs w:val="22"/>
              </w:rPr>
              <w:t>Лекция</w:t>
            </w:r>
          </w:p>
        </w:tc>
        <w:tc>
          <w:tcPr>
            <w:tcW w:w="1133" w:type="dxa"/>
          </w:tcPr>
          <w:p w:rsidR="00514311" w:rsidRDefault="00514311" w:rsidP="003A4320">
            <w:pPr>
              <w:autoSpaceDN w:val="0"/>
              <w:spacing w:line="276" w:lineRule="auto"/>
            </w:pPr>
            <w:r>
              <w:rPr>
                <w:sz w:val="22"/>
                <w:szCs w:val="22"/>
              </w:rPr>
              <w:t>Коллективный</w:t>
            </w:r>
          </w:p>
        </w:tc>
        <w:tc>
          <w:tcPr>
            <w:tcW w:w="1842" w:type="dxa"/>
          </w:tcPr>
          <w:p w:rsidR="00514311" w:rsidRDefault="00514311" w:rsidP="003A4320">
            <w:pPr>
              <w:autoSpaceDN w:val="0"/>
            </w:pPr>
            <w:r>
              <w:rPr>
                <w:i/>
                <w:sz w:val="22"/>
                <w:szCs w:val="22"/>
              </w:rPr>
              <w:t xml:space="preserve">метод </w:t>
            </w:r>
            <w:r>
              <w:rPr>
                <w:sz w:val="22"/>
                <w:szCs w:val="22"/>
              </w:rPr>
              <w:t>- объяснительно-иллюстративный</w:t>
            </w:r>
          </w:p>
          <w:p w:rsidR="00514311" w:rsidRDefault="00514311" w:rsidP="003A4320">
            <w:pPr>
              <w:autoSpaceDN w:val="0"/>
            </w:pPr>
            <w:r>
              <w:rPr>
                <w:i/>
                <w:sz w:val="22"/>
                <w:szCs w:val="22"/>
              </w:rPr>
              <w:t>форма общения</w:t>
            </w:r>
            <w:r>
              <w:rPr>
                <w:sz w:val="22"/>
                <w:szCs w:val="22"/>
              </w:rPr>
              <w:t xml:space="preserve">  – монолог с элементами  диалога</w:t>
            </w:r>
          </w:p>
        </w:tc>
        <w:tc>
          <w:tcPr>
            <w:tcW w:w="1544" w:type="dxa"/>
          </w:tcPr>
          <w:p w:rsidR="00514311" w:rsidRDefault="00514311" w:rsidP="003A4320">
            <w:pPr>
              <w:autoSpaceDN w:val="0"/>
            </w:pPr>
            <w:r>
              <w:rPr>
                <w:sz w:val="22"/>
                <w:szCs w:val="22"/>
              </w:rPr>
              <w:t>печатные  (монография)</w:t>
            </w:r>
          </w:p>
          <w:p w:rsidR="00514311" w:rsidRDefault="00514311" w:rsidP="003A4320">
            <w:pPr>
              <w:autoSpaceDN w:val="0"/>
            </w:pPr>
            <w:r>
              <w:rPr>
                <w:sz w:val="22"/>
                <w:szCs w:val="22"/>
              </w:rPr>
              <w:t>электронные презентации</w:t>
            </w:r>
          </w:p>
        </w:tc>
        <w:tc>
          <w:tcPr>
            <w:tcW w:w="2142" w:type="dxa"/>
          </w:tcPr>
          <w:p w:rsidR="00514311" w:rsidRDefault="00514311" w:rsidP="003A4320">
            <w:r>
              <w:rPr>
                <w:sz w:val="22"/>
                <w:szCs w:val="22"/>
              </w:rPr>
              <w:t xml:space="preserve">Устные ответы студентов на вопросы преподавателя  по теме (по ходу лекции или в конце занятия) </w:t>
            </w:r>
          </w:p>
        </w:tc>
      </w:tr>
      <w:tr w:rsidR="00514311" w:rsidTr="00E43F67">
        <w:tc>
          <w:tcPr>
            <w:tcW w:w="1560" w:type="dxa"/>
            <w:vMerge/>
          </w:tcPr>
          <w:p w:rsidR="00514311" w:rsidRPr="00034502" w:rsidRDefault="00514311" w:rsidP="003A4320"/>
        </w:tc>
        <w:tc>
          <w:tcPr>
            <w:tcW w:w="1135" w:type="dxa"/>
          </w:tcPr>
          <w:p w:rsidR="00514311" w:rsidRDefault="00514311" w:rsidP="003A4320">
            <w:pPr>
              <w:autoSpaceDN w:val="0"/>
              <w:spacing w:line="276" w:lineRule="auto"/>
              <w:jc w:val="center"/>
            </w:pPr>
            <w:r>
              <w:rPr>
                <w:sz w:val="22"/>
                <w:szCs w:val="22"/>
              </w:rPr>
              <w:t>Семинар</w:t>
            </w:r>
          </w:p>
        </w:tc>
        <w:tc>
          <w:tcPr>
            <w:tcW w:w="1133" w:type="dxa"/>
          </w:tcPr>
          <w:p w:rsidR="00514311" w:rsidRDefault="00514311" w:rsidP="003A4320">
            <w:pPr>
              <w:autoSpaceDN w:val="0"/>
              <w:spacing w:line="276" w:lineRule="auto"/>
            </w:pPr>
            <w:r>
              <w:rPr>
                <w:sz w:val="22"/>
                <w:szCs w:val="22"/>
              </w:rPr>
              <w:t>Коллективно-индивидуальный</w:t>
            </w:r>
          </w:p>
        </w:tc>
        <w:tc>
          <w:tcPr>
            <w:tcW w:w="1842" w:type="dxa"/>
          </w:tcPr>
          <w:p w:rsidR="00514311" w:rsidRDefault="00514311" w:rsidP="003A4320">
            <w:pPr>
              <w:autoSpaceDN w:val="0"/>
            </w:pPr>
            <w:r>
              <w:rPr>
                <w:sz w:val="22"/>
                <w:szCs w:val="22"/>
              </w:rPr>
              <w:t>Дискуссионный метод</w:t>
            </w:r>
          </w:p>
          <w:p w:rsidR="00514311" w:rsidRDefault="00514311" w:rsidP="003A4320">
            <w:pPr>
              <w:autoSpaceDN w:val="0"/>
            </w:pPr>
            <w:r>
              <w:rPr>
                <w:sz w:val="22"/>
                <w:szCs w:val="22"/>
              </w:rPr>
              <w:t>Формы:</w:t>
            </w:r>
          </w:p>
          <w:p w:rsidR="00514311" w:rsidRDefault="00514311" w:rsidP="003A4320">
            <w:pPr>
              <w:autoSpaceDN w:val="0"/>
            </w:pPr>
            <w:r>
              <w:rPr>
                <w:sz w:val="22"/>
                <w:szCs w:val="22"/>
              </w:rPr>
              <w:t xml:space="preserve">- диалог (преподаватель – студенты) </w:t>
            </w:r>
          </w:p>
          <w:p w:rsidR="00514311" w:rsidRDefault="00514311" w:rsidP="003A4320">
            <w:pPr>
              <w:autoSpaceDN w:val="0"/>
            </w:pPr>
            <w:r>
              <w:rPr>
                <w:sz w:val="22"/>
                <w:szCs w:val="22"/>
              </w:rPr>
              <w:t>- полилог (дискуссия)</w:t>
            </w:r>
          </w:p>
        </w:tc>
        <w:tc>
          <w:tcPr>
            <w:tcW w:w="1544" w:type="dxa"/>
          </w:tcPr>
          <w:p w:rsidR="00514311" w:rsidRDefault="00514311" w:rsidP="003A4320">
            <w:pPr>
              <w:autoSpaceDN w:val="0"/>
              <w:spacing w:line="276" w:lineRule="auto"/>
            </w:pPr>
            <w:r>
              <w:rPr>
                <w:sz w:val="22"/>
                <w:szCs w:val="22"/>
              </w:rPr>
              <w:t>Печатные</w:t>
            </w:r>
          </w:p>
          <w:p w:rsidR="00514311" w:rsidRDefault="00514311" w:rsidP="003A4320">
            <w:pPr>
              <w:autoSpaceDN w:val="0"/>
              <w:spacing w:line="276" w:lineRule="auto"/>
            </w:pPr>
            <w:r>
              <w:rPr>
                <w:sz w:val="22"/>
                <w:szCs w:val="22"/>
              </w:rPr>
              <w:t>(монография)</w:t>
            </w:r>
          </w:p>
          <w:p w:rsidR="00514311" w:rsidRDefault="00514311" w:rsidP="003A4320">
            <w:pPr>
              <w:autoSpaceDN w:val="0"/>
              <w:spacing w:line="276" w:lineRule="auto"/>
            </w:pPr>
            <w:r>
              <w:rPr>
                <w:sz w:val="22"/>
                <w:szCs w:val="22"/>
              </w:rPr>
              <w:t>электронные презентации</w:t>
            </w:r>
          </w:p>
        </w:tc>
        <w:tc>
          <w:tcPr>
            <w:tcW w:w="2142" w:type="dxa"/>
          </w:tcPr>
          <w:p w:rsidR="00514311" w:rsidRDefault="00514311" w:rsidP="003A4320">
            <w:pPr>
              <w:jc w:val="both"/>
            </w:pPr>
            <w:r>
              <w:rPr>
                <w:sz w:val="22"/>
                <w:szCs w:val="22"/>
              </w:rPr>
              <w:t xml:space="preserve">Опрос, дискуссия, </w:t>
            </w:r>
          </w:p>
          <w:p w:rsidR="00514311" w:rsidRDefault="00514311" w:rsidP="003A4320">
            <w:r>
              <w:rPr>
                <w:sz w:val="22"/>
                <w:szCs w:val="22"/>
              </w:rPr>
              <w:t>доклады (сообщения), индивидуальное выполнение практического задания (эссе)</w:t>
            </w:r>
          </w:p>
        </w:tc>
      </w:tr>
      <w:tr w:rsidR="00514311" w:rsidTr="00E43F67">
        <w:tc>
          <w:tcPr>
            <w:tcW w:w="1560" w:type="dxa"/>
            <w:vMerge w:val="restart"/>
          </w:tcPr>
          <w:p w:rsidR="00514311" w:rsidRDefault="00514311" w:rsidP="003A4320">
            <w:pPr>
              <w:pStyle w:val="rvps2"/>
              <w:spacing w:before="0" w:after="0"/>
              <w:jc w:val="left"/>
              <w:rPr>
                <w:rFonts w:ascii="Times New Roman" w:hAnsi="Times New Roman" w:cs="Times New Roman"/>
                <w:bCs/>
                <w:lang w:eastAsia="ar-SA"/>
              </w:rPr>
            </w:pPr>
            <w:r>
              <w:rPr>
                <w:rFonts w:ascii="Times New Roman" w:hAnsi="Times New Roman" w:cs="Times New Roman"/>
                <w:bCs/>
                <w:sz w:val="22"/>
                <w:szCs w:val="22"/>
              </w:rPr>
              <w:t>Субъекты предпринимательской деятельности</w:t>
            </w:r>
          </w:p>
        </w:tc>
        <w:tc>
          <w:tcPr>
            <w:tcW w:w="1135" w:type="dxa"/>
          </w:tcPr>
          <w:p w:rsidR="00514311" w:rsidRDefault="00514311" w:rsidP="003A4320">
            <w:pPr>
              <w:jc w:val="center"/>
            </w:pPr>
            <w:r>
              <w:rPr>
                <w:sz w:val="22"/>
                <w:szCs w:val="22"/>
              </w:rPr>
              <w:t>Лекции</w:t>
            </w:r>
          </w:p>
        </w:tc>
        <w:tc>
          <w:tcPr>
            <w:tcW w:w="1133" w:type="dxa"/>
          </w:tcPr>
          <w:p w:rsidR="00514311" w:rsidRDefault="00514311" w:rsidP="003A4320">
            <w:r>
              <w:rPr>
                <w:sz w:val="22"/>
                <w:szCs w:val="22"/>
              </w:rPr>
              <w:t>Коллективный</w:t>
            </w:r>
          </w:p>
        </w:tc>
        <w:tc>
          <w:tcPr>
            <w:tcW w:w="1842" w:type="dxa"/>
          </w:tcPr>
          <w:p w:rsidR="00514311" w:rsidRDefault="00514311" w:rsidP="003A4320">
            <w:r>
              <w:rPr>
                <w:sz w:val="22"/>
                <w:szCs w:val="22"/>
              </w:rPr>
              <w:t>Сочетание методов:</w:t>
            </w:r>
          </w:p>
          <w:p w:rsidR="00514311" w:rsidRDefault="00514311" w:rsidP="003A4320">
            <w:r>
              <w:rPr>
                <w:sz w:val="22"/>
                <w:szCs w:val="22"/>
              </w:rPr>
              <w:t>- объяснительно-иллюстративного;</w:t>
            </w:r>
          </w:p>
          <w:p w:rsidR="00514311" w:rsidRDefault="00514311" w:rsidP="003A4320">
            <w:r>
              <w:rPr>
                <w:sz w:val="22"/>
                <w:szCs w:val="22"/>
              </w:rPr>
              <w:t>- метода проблемного изложения материала</w:t>
            </w:r>
          </w:p>
          <w:p w:rsidR="00514311" w:rsidRDefault="00514311" w:rsidP="003A4320">
            <w:r>
              <w:rPr>
                <w:sz w:val="22"/>
                <w:szCs w:val="22"/>
              </w:rPr>
              <w:t>Форма: диалог</w:t>
            </w:r>
          </w:p>
        </w:tc>
        <w:tc>
          <w:tcPr>
            <w:tcW w:w="1544" w:type="dxa"/>
          </w:tcPr>
          <w:p w:rsidR="00514311" w:rsidRDefault="00514311" w:rsidP="003A4320">
            <w:r>
              <w:rPr>
                <w:sz w:val="22"/>
                <w:szCs w:val="22"/>
              </w:rPr>
              <w:t xml:space="preserve">печатные пособия </w:t>
            </w:r>
          </w:p>
          <w:p w:rsidR="00514311" w:rsidRDefault="00514311" w:rsidP="003A4320">
            <w:r>
              <w:rPr>
                <w:sz w:val="22"/>
                <w:szCs w:val="22"/>
              </w:rPr>
              <w:t>(монография)</w:t>
            </w:r>
          </w:p>
          <w:p w:rsidR="00514311" w:rsidRDefault="00514311" w:rsidP="003A4320">
            <w:r>
              <w:rPr>
                <w:sz w:val="22"/>
                <w:szCs w:val="22"/>
              </w:rPr>
              <w:t>электронные презентации</w:t>
            </w:r>
          </w:p>
        </w:tc>
        <w:tc>
          <w:tcPr>
            <w:tcW w:w="2142" w:type="dxa"/>
          </w:tcPr>
          <w:p w:rsidR="00514311" w:rsidRDefault="00514311" w:rsidP="003A4320">
            <w:r>
              <w:rPr>
                <w:sz w:val="22"/>
                <w:szCs w:val="22"/>
              </w:rPr>
              <w:t>Устные ответы студентов на  вопросы преподавателя  по теме (по ходу лекции или в конце занятия)</w:t>
            </w:r>
          </w:p>
        </w:tc>
      </w:tr>
      <w:tr w:rsidR="00514311" w:rsidTr="00E43F67">
        <w:trPr>
          <w:trHeight w:val="1276"/>
        </w:trPr>
        <w:tc>
          <w:tcPr>
            <w:tcW w:w="1560" w:type="dxa"/>
            <w:vMerge/>
          </w:tcPr>
          <w:p w:rsidR="00514311" w:rsidRPr="00DA4777" w:rsidRDefault="00514311" w:rsidP="003A4320">
            <w:pPr>
              <w:pStyle w:val="Heading2"/>
              <w:numPr>
                <w:ilvl w:val="0"/>
                <w:numId w:val="0"/>
              </w:numPr>
              <w:tabs>
                <w:tab w:val="left" w:pos="708"/>
              </w:tabs>
              <w:snapToGrid w:val="0"/>
              <w:jc w:val="both"/>
              <w:rPr>
                <w:sz w:val="20"/>
              </w:rPr>
            </w:pPr>
          </w:p>
        </w:tc>
        <w:tc>
          <w:tcPr>
            <w:tcW w:w="1135" w:type="dxa"/>
          </w:tcPr>
          <w:p w:rsidR="00514311" w:rsidRDefault="00514311" w:rsidP="003A4320">
            <w:pPr>
              <w:jc w:val="center"/>
            </w:pPr>
            <w:r>
              <w:rPr>
                <w:sz w:val="22"/>
                <w:szCs w:val="22"/>
              </w:rPr>
              <w:t>Семинар</w:t>
            </w:r>
          </w:p>
        </w:tc>
        <w:tc>
          <w:tcPr>
            <w:tcW w:w="1133" w:type="dxa"/>
          </w:tcPr>
          <w:p w:rsidR="00514311" w:rsidRDefault="00514311" w:rsidP="003A4320">
            <w:r>
              <w:rPr>
                <w:sz w:val="22"/>
                <w:szCs w:val="22"/>
              </w:rPr>
              <w:t>Коллективно-</w:t>
            </w:r>
          </w:p>
          <w:p w:rsidR="00514311" w:rsidRDefault="00514311" w:rsidP="003A4320">
            <w:r>
              <w:rPr>
                <w:sz w:val="22"/>
                <w:szCs w:val="22"/>
              </w:rPr>
              <w:t>индивидуальный</w:t>
            </w:r>
          </w:p>
        </w:tc>
        <w:tc>
          <w:tcPr>
            <w:tcW w:w="1842" w:type="dxa"/>
          </w:tcPr>
          <w:p w:rsidR="00514311" w:rsidRDefault="00514311" w:rsidP="003A4320">
            <w:pPr>
              <w:autoSpaceDN w:val="0"/>
            </w:pPr>
            <w:r>
              <w:rPr>
                <w:sz w:val="22"/>
                <w:szCs w:val="22"/>
              </w:rPr>
              <w:t>Дискуссионный метод</w:t>
            </w:r>
          </w:p>
          <w:p w:rsidR="00514311" w:rsidRDefault="00514311" w:rsidP="003A4320">
            <w:pPr>
              <w:autoSpaceDN w:val="0"/>
            </w:pPr>
            <w:r>
              <w:rPr>
                <w:sz w:val="22"/>
                <w:szCs w:val="22"/>
              </w:rPr>
              <w:t>Формы:</w:t>
            </w:r>
          </w:p>
          <w:p w:rsidR="00514311" w:rsidRDefault="00514311" w:rsidP="003A4320">
            <w:pPr>
              <w:autoSpaceDN w:val="0"/>
            </w:pPr>
            <w:r>
              <w:rPr>
                <w:sz w:val="22"/>
                <w:szCs w:val="22"/>
              </w:rPr>
              <w:t xml:space="preserve">- диалог (преподаватель – студенты) </w:t>
            </w:r>
          </w:p>
          <w:p w:rsidR="00514311" w:rsidRDefault="00514311" w:rsidP="003A4320">
            <w:pPr>
              <w:autoSpaceDN w:val="0"/>
            </w:pPr>
            <w:r>
              <w:rPr>
                <w:sz w:val="22"/>
                <w:szCs w:val="22"/>
              </w:rPr>
              <w:t>- полилог (дискуссия)</w:t>
            </w:r>
          </w:p>
        </w:tc>
        <w:tc>
          <w:tcPr>
            <w:tcW w:w="1544" w:type="dxa"/>
          </w:tcPr>
          <w:p w:rsidR="00514311" w:rsidRDefault="00514311" w:rsidP="003A4320">
            <w:pPr>
              <w:autoSpaceDN w:val="0"/>
            </w:pPr>
            <w:r>
              <w:rPr>
                <w:sz w:val="22"/>
                <w:szCs w:val="22"/>
              </w:rPr>
              <w:t>печатные  (монография, тесты)</w:t>
            </w:r>
          </w:p>
          <w:p w:rsidR="00514311" w:rsidRDefault="00514311" w:rsidP="003A4320">
            <w:pPr>
              <w:autoSpaceDN w:val="0"/>
            </w:pPr>
            <w:r>
              <w:rPr>
                <w:sz w:val="22"/>
                <w:szCs w:val="22"/>
              </w:rPr>
              <w:t>электронные презентации</w:t>
            </w:r>
          </w:p>
        </w:tc>
        <w:tc>
          <w:tcPr>
            <w:tcW w:w="2142" w:type="dxa"/>
          </w:tcPr>
          <w:p w:rsidR="00514311" w:rsidRDefault="00514311" w:rsidP="003A4320">
            <w:pPr>
              <w:jc w:val="both"/>
            </w:pPr>
            <w:r>
              <w:rPr>
                <w:sz w:val="22"/>
                <w:szCs w:val="22"/>
              </w:rPr>
              <w:t xml:space="preserve">Устный опрос, дискуссия, </w:t>
            </w:r>
          </w:p>
          <w:p w:rsidR="00514311" w:rsidRDefault="00514311" w:rsidP="003A4320">
            <w:pPr>
              <w:jc w:val="both"/>
            </w:pPr>
            <w:r>
              <w:rPr>
                <w:sz w:val="22"/>
                <w:szCs w:val="22"/>
              </w:rPr>
              <w:t>доклады (сообщения)</w:t>
            </w:r>
          </w:p>
          <w:p w:rsidR="00514311" w:rsidRDefault="00514311" w:rsidP="003A4320">
            <w:r>
              <w:rPr>
                <w:sz w:val="22"/>
                <w:szCs w:val="22"/>
              </w:rPr>
              <w:t>тестирование</w:t>
            </w:r>
          </w:p>
        </w:tc>
      </w:tr>
      <w:tr w:rsidR="00514311" w:rsidTr="00E43F67">
        <w:tc>
          <w:tcPr>
            <w:tcW w:w="1560" w:type="dxa"/>
            <w:vMerge w:val="restart"/>
          </w:tcPr>
          <w:p w:rsidR="00514311" w:rsidRDefault="00514311" w:rsidP="003A4320">
            <w:pPr>
              <w:jc w:val="both"/>
            </w:pPr>
            <w:r>
              <w:rPr>
                <w:bCs/>
                <w:sz w:val="22"/>
                <w:szCs w:val="22"/>
              </w:rPr>
              <w:t>Малое и среднее предпринимательство</w:t>
            </w:r>
          </w:p>
        </w:tc>
        <w:tc>
          <w:tcPr>
            <w:tcW w:w="1135" w:type="dxa"/>
          </w:tcPr>
          <w:p w:rsidR="00514311" w:rsidRDefault="00514311" w:rsidP="003A4320">
            <w:r>
              <w:rPr>
                <w:sz w:val="22"/>
                <w:szCs w:val="22"/>
              </w:rPr>
              <w:t>Лекции</w:t>
            </w:r>
          </w:p>
        </w:tc>
        <w:tc>
          <w:tcPr>
            <w:tcW w:w="1133" w:type="dxa"/>
          </w:tcPr>
          <w:p w:rsidR="00514311" w:rsidRDefault="00514311" w:rsidP="003A4320">
            <w:r>
              <w:rPr>
                <w:sz w:val="22"/>
                <w:szCs w:val="22"/>
              </w:rPr>
              <w:t>Коллективный</w:t>
            </w:r>
          </w:p>
        </w:tc>
        <w:tc>
          <w:tcPr>
            <w:tcW w:w="1842" w:type="dxa"/>
          </w:tcPr>
          <w:p w:rsidR="00514311" w:rsidRDefault="00514311" w:rsidP="003A4320">
            <w:r>
              <w:rPr>
                <w:sz w:val="22"/>
                <w:szCs w:val="22"/>
              </w:rPr>
              <w:t>Сочетание методов:</w:t>
            </w:r>
          </w:p>
          <w:p w:rsidR="00514311" w:rsidRDefault="00514311" w:rsidP="003A4320">
            <w:r>
              <w:rPr>
                <w:sz w:val="22"/>
                <w:szCs w:val="22"/>
              </w:rPr>
              <w:t>- объяснительно-иллюстративного;</w:t>
            </w:r>
          </w:p>
          <w:p w:rsidR="00514311" w:rsidRDefault="00514311" w:rsidP="003A4320">
            <w:r>
              <w:rPr>
                <w:sz w:val="22"/>
                <w:szCs w:val="22"/>
              </w:rPr>
              <w:t>- метода проблемного изложения материала</w:t>
            </w:r>
          </w:p>
          <w:p w:rsidR="00514311" w:rsidRDefault="00514311" w:rsidP="003A4320">
            <w:r>
              <w:rPr>
                <w:sz w:val="22"/>
                <w:szCs w:val="22"/>
              </w:rPr>
              <w:t>Форма: диалог</w:t>
            </w:r>
          </w:p>
        </w:tc>
        <w:tc>
          <w:tcPr>
            <w:tcW w:w="1544" w:type="dxa"/>
          </w:tcPr>
          <w:p w:rsidR="00514311" w:rsidRDefault="00514311" w:rsidP="003A4320">
            <w:pPr>
              <w:autoSpaceDN w:val="0"/>
            </w:pPr>
            <w:r>
              <w:rPr>
                <w:sz w:val="22"/>
                <w:szCs w:val="22"/>
              </w:rPr>
              <w:t xml:space="preserve">печатные </w:t>
            </w:r>
          </w:p>
          <w:p w:rsidR="00514311" w:rsidRDefault="00514311" w:rsidP="003A4320">
            <w:r>
              <w:rPr>
                <w:sz w:val="22"/>
                <w:szCs w:val="22"/>
              </w:rPr>
              <w:t>электронные презентации</w:t>
            </w:r>
          </w:p>
        </w:tc>
        <w:tc>
          <w:tcPr>
            <w:tcW w:w="2142" w:type="dxa"/>
          </w:tcPr>
          <w:p w:rsidR="00514311" w:rsidRDefault="00514311" w:rsidP="003A4320">
            <w:r>
              <w:rPr>
                <w:sz w:val="22"/>
                <w:szCs w:val="22"/>
              </w:rPr>
              <w:t>Устные ответы студентов на  вопросы преподавателя  по теме (по ходу лекции или в конце занятия)</w:t>
            </w:r>
          </w:p>
        </w:tc>
      </w:tr>
      <w:tr w:rsidR="00514311" w:rsidTr="00E43F67">
        <w:tc>
          <w:tcPr>
            <w:tcW w:w="1560" w:type="dxa"/>
            <w:vMerge/>
          </w:tcPr>
          <w:p w:rsidR="00514311" w:rsidRPr="00034502" w:rsidRDefault="00514311" w:rsidP="003A4320">
            <w:pPr>
              <w:snapToGrid w:val="0"/>
              <w:jc w:val="both"/>
            </w:pPr>
          </w:p>
        </w:tc>
        <w:tc>
          <w:tcPr>
            <w:tcW w:w="1135" w:type="dxa"/>
          </w:tcPr>
          <w:p w:rsidR="00514311" w:rsidRDefault="00514311" w:rsidP="003A4320">
            <w:r>
              <w:rPr>
                <w:sz w:val="22"/>
                <w:szCs w:val="22"/>
              </w:rPr>
              <w:t>Семинар</w:t>
            </w:r>
          </w:p>
        </w:tc>
        <w:tc>
          <w:tcPr>
            <w:tcW w:w="1133" w:type="dxa"/>
          </w:tcPr>
          <w:p w:rsidR="00514311" w:rsidRDefault="00514311" w:rsidP="003A4320">
            <w:r>
              <w:rPr>
                <w:sz w:val="22"/>
                <w:szCs w:val="22"/>
              </w:rPr>
              <w:t>Коллективный</w:t>
            </w:r>
          </w:p>
        </w:tc>
        <w:tc>
          <w:tcPr>
            <w:tcW w:w="1842" w:type="dxa"/>
          </w:tcPr>
          <w:p w:rsidR="00514311" w:rsidRDefault="00514311" w:rsidP="003A4320">
            <w:pPr>
              <w:autoSpaceDN w:val="0"/>
            </w:pPr>
            <w:r>
              <w:rPr>
                <w:sz w:val="22"/>
                <w:szCs w:val="22"/>
              </w:rPr>
              <w:t>Дискуссионный метод</w:t>
            </w:r>
          </w:p>
          <w:p w:rsidR="00514311" w:rsidRDefault="00514311" w:rsidP="003A4320">
            <w:pPr>
              <w:autoSpaceDN w:val="0"/>
            </w:pPr>
            <w:r>
              <w:rPr>
                <w:sz w:val="22"/>
                <w:szCs w:val="22"/>
              </w:rPr>
              <w:t>Формы:</w:t>
            </w:r>
          </w:p>
          <w:p w:rsidR="00514311" w:rsidRDefault="00514311" w:rsidP="003A4320">
            <w:pPr>
              <w:autoSpaceDN w:val="0"/>
            </w:pPr>
            <w:r>
              <w:rPr>
                <w:sz w:val="22"/>
                <w:szCs w:val="22"/>
              </w:rPr>
              <w:t xml:space="preserve">- диалог </w:t>
            </w:r>
          </w:p>
          <w:p w:rsidR="00514311" w:rsidRDefault="00514311" w:rsidP="003A4320">
            <w:r>
              <w:rPr>
                <w:sz w:val="22"/>
                <w:szCs w:val="22"/>
              </w:rPr>
              <w:t>- полилог</w:t>
            </w:r>
          </w:p>
        </w:tc>
        <w:tc>
          <w:tcPr>
            <w:tcW w:w="1544" w:type="dxa"/>
          </w:tcPr>
          <w:p w:rsidR="00514311" w:rsidRDefault="00514311" w:rsidP="003A4320">
            <w:pPr>
              <w:autoSpaceDN w:val="0"/>
            </w:pPr>
            <w:r>
              <w:rPr>
                <w:sz w:val="22"/>
                <w:szCs w:val="22"/>
              </w:rPr>
              <w:t>печатные  (монография)</w:t>
            </w:r>
          </w:p>
          <w:p w:rsidR="00514311" w:rsidRDefault="00514311" w:rsidP="003A4320">
            <w:pPr>
              <w:autoSpaceDN w:val="0"/>
            </w:pPr>
            <w:r>
              <w:rPr>
                <w:sz w:val="22"/>
                <w:szCs w:val="22"/>
              </w:rPr>
              <w:t>электронные презентации</w:t>
            </w:r>
          </w:p>
        </w:tc>
        <w:tc>
          <w:tcPr>
            <w:tcW w:w="2142" w:type="dxa"/>
          </w:tcPr>
          <w:p w:rsidR="00514311" w:rsidRDefault="00514311" w:rsidP="00F23606">
            <w:pPr>
              <w:jc w:val="both"/>
            </w:pPr>
            <w:r>
              <w:rPr>
                <w:sz w:val="22"/>
                <w:szCs w:val="22"/>
              </w:rPr>
              <w:t>Обсуждение докладов и сообщений, обсуждение выполненных самостоятельных заданий, разбор кейса</w:t>
            </w:r>
          </w:p>
          <w:p w:rsidR="00514311" w:rsidRDefault="00514311" w:rsidP="003A4320">
            <w:pPr>
              <w:jc w:val="both"/>
            </w:pPr>
          </w:p>
        </w:tc>
      </w:tr>
      <w:tr w:rsidR="00514311" w:rsidTr="00E43F67">
        <w:tc>
          <w:tcPr>
            <w:tcW w:w="1560" w:type="dxa"/>
            <w:vMerge w:val="restart"/>
          </w:tcPr>
          <w:p w:rsidR="00514311" w:rsidRPr="00034502" w:rsidRDefault="00514311" w:rsidP="003A4320">
            <w:r>
              <w:rPr>
                <w:bCs/>
                <w:sz w:val="22"/>
                <w:szCs w:val="22"/>
              </w:rPr>
              <w:t xml:space="preserve">Налогообложение и льготы  в предпринимательской деятельности </w:t>
            </w:r>
          </w:p>
        </w:tc>
        <w:tc>
          <w:tcPr>
            <w:tcW w:w="1135" w:type="dxa"/>
          </w:tcPr>
          <w:p w:rsidR="00514311" w:rsidRDefault="00514311" w:rsidP="003A4320">
            <w:r>
              <w:rPr>
                <w:sz w:val="22"/>
                <w:szCs w:val="22"/>
              </w:rPr>
              <w:t>Лекции</w:t>
            </w:r>
          </w:p>
        </w:tc>
        <w:tc>
          <w:tcPr>
            <w:tcW w:w="1133" w:type="dxa"/>
          </w:tcPr>
          <w:p w:rsidR="00514311" w:rsidRDefault="00514311" w:rsidP="003A4320">
            <w:r>
              <w:rPr>
                <w:sz w:val="22"/>
                <w:szCs w:val="22"/>
              </w:rPr>
              <w:t>Коллективный</w:t>
            </w:r>
          </w:p>
        </w:tc>
        <w:tc>
          <w:tcPr>
            <w:tcW w:w="1842" w:type="dxa"/>
          </w:tcPr>
          <w:p w:rsidR="00514311" w:rsidRDefault="00514311" w:rsidP="003A4320">
            <w:r>
              <w:rPr>
                <w:sz w:val="22"/>
                <w:szCs w:val="22"/>
              </w:rPr>
              <w:t>Сочетание методов:</w:t>
            </w:r>
          </w:p>
          <w:p w:rsidR="00514311" w:rsidRDefault="00514311" w:rsidP="003A4320">
            <w:r>
              <w:rPr>
                <w:sz w:val="22"/>
                <w:szCs w:val="22"/>
              </w:rPr>
              <w:t>- объяснительно-иллюстративного;</w:t>
            </w:r>
          </w:p>
          <w:p w:rsidR="00514311" w:rsidRDefault="00514311" w:rsidP="003A4320">
            <w:r>
              <w:rPr>
                <w:sz w:val="22"/>
                <w:szCs w:val="22"/>
              </w:rPr>
              <w:t>- метода проблемного изложения материала</w:t>
            </w:r>
          </w:p>
          <w:p w:rsidR="00514311" w:rsidRDefault="00514311" w:rsidP="003A4320">
            <w:r>
              <w:rPr>
                <w:sz w:val="22"/>
                <w:szCs w:val="22"/>
              </w:rPr>
              <w:t>Форма: диалог</w:t>
            </w:r>
          </w:p>
        </w:tc>
        <w:tc>
          <w:tcPr>
            <w:tcW w:w="1544" w:type="dxa"/>
          </w:tcPr>
          <w:p w:rsidR="00514311" w:rsidRDefault="00514311" w:rsidP="003A4320">
            <w:pPr>
              <w:autoSpaceDN w:val="0"/>
            </w:pPr>
            <w:r>
              <w:rPr>
                <w:sz w:val="22"/>
                <w:szCs w:val="22"/>
              </w:rPr>
              <w:t>печатные</w:t>
            </w:r>
          </w:p>
          <w:p w:rsidR="00514311" w:rsidRDefault="00514311" w:rsidP="003A4320">
            <w:r>
              <w:rPr>
                <w:sz w:val="22"/>
                <w:szCs w:val="22"/>
              </w:rPr>
              <w:t>электронные презентации</w:t>
            </w:r>
          </w:p>
        </w:tc>
        <w:tc>
          <w:tcPr>
            <w:tcW w:w="2142" w:type="dxa"/>
          </w:tcPr>
          <w:p w:rsidR="00514311" w:rsidRDefault="00514311" w:rsidP="003A4320">
            <w:r>
              <w:rPr>
                <w:sz w:val="22"/>
                <w:szCs w:val="22"/>
              </w:rPr>
              <w:t>Устные ответы студентов на  вопросы преподавателя  по теме (по ходу лекции или в конце занятия)</w:t>
            </w:r>
          </w:p>
        </w:tc>
      </w:tr>
      <w:tr w:rsidR="00514311" w:rsidTr="00E43F67">
        <w:tc>
          <w:tcPr>
            <w:tcW w:w="1560" w:type="dxa"/>
            <w:vMerge/>
          </w:tcPr>
          <w:p w:rsidR="00514311" w:rsidRPr="00034502" w:rsidRDefault="00514311" w:rsidP="003A4320"/>
        </w:tc>
        <w:tc>
          <w:tcPr>
            <w:tcW w:w="1135" w:type="dxa"/>
          </w:tcPr>
          <w:p w:rsidR="00514311" w:rsidRDefault="00514311" w:rsidP="003A4320">
            <w:r>
              <w:rPr>
                <w:sz w:val="22"/>
                <w:szCs w:val="22"/>
              </w:rPr>
              <w:t>Семинар</w:t>
            </w:r>
          </w:p>
        </w:tc>
        <w:tc>
          <w:tcPr>
            <w:tcW w:w="1133" w:type="dxa"/>
          </w:tcPr>
          <w:p w:rsidR="00514311" w:rsidRDefault="00514311" w:rsidP="003A4320">
            <w:r>
              <w:rPr>
                <w:sz w:val="22"/>
                <w:szCs w:val="22"/>
              </w:rPr>
              <w:t>Коллективный, работа в малой группе,</w:t>
            </w:r>
          </w:p>
          <w:p w:rsidR="00514311" w:rsidRDefault="00514311" w:rsidP="003A4320">
            <w:r>
              <w:rPr>
                <w:sz w:val="22"/>
                <w:szCs w:val="22"/>
              </w:rPr>
              <w:t>индивидуальный</w:t>
            </w:r>
          </w:p>
        </w:tc>
        <w:tc>
          <w:tcPr>
            <w:tcW w:w="1842" w:type="dxa"/>
          </w:tcPr>
          <w:p w:rsidR="00514311" w:rsidRDefault="00514311" w:rsidP="003A4320">
            <w:pPr>
              <w:autoSpaceDN w:val="0"/>
            </w:pPr>
            <w:r>
              <w:rPr>
                <w:sz w:val="22"/>
                <w:szCs w:val="22"/>
              </w:rPr>
              <w:t>Дискуссионный метод</w:t>
            </w:r>
          </w:p>
          <w:p w:rsidR="00514311" w:rsidRDefault="00514311" w:rsidP="003A4320">
            <w:pPr>
              <w:autoSpaceDN w:val="0"/>
            </w:pPr>
            <w:r>
              <w:rPr>
                <w:sz w:val="22"/>
                <w:szCs w:val="22"/>
              </w:rPr>
              <w:t>Формы:</w:t>
            </w:r>
          </w:p>
          <w:p w:rsidR="00514311" w:rsidRDefault="00514311" w:rsidP="003A4320">
            <w:pPr>
              <w:autoSpaceDN w:val="0"/>
            </w:pPr>
            <w:r>
              <w:rPr>
                <w:sz w:val="22"/>
                <w:szCs w:val="22"/>
              </w:rPr>
              <w:t xml:space="preserve">- диалог </w:t>
            </w:r>
          </w:p>
          <w:p w:rsidR="00514311" w:rsidRDefault="00514311" w:rsidP="003A4320">
            <w:r>
              <w:rPr>
                <w:sz w:val="22"/>
                <w:szCs w:val="22"/>
              </w:rPr>
              <w:t>- полилог (внутри группы)</w:t>
            </w:r>
          </w:p>
        </w:tc>
        <w:tc>
          <w:tcPr>
            <w:tcW w:w="1544" w:type="dxa"/>
          </w:tcPr>
          <w:p w:rsidR="00514311" w:rsidRDefault="00514311" w:rsidP="003A4320">
            <w:pPr>
              <w:autoSpaceDN w:val="0"/>
            </w:pPr>
            <w:r>
              <w:rPr>
                <w:sz w:val="22"/>
                <w:szCs w:val="22"/>
              </w:rPr>
              <w:t>Печатные (монография, кейс. тест)</w:t>
            </w:r>
          </w:p>
          <w:p w:rsidR="00514311" w:rsidRDefault="00514311" w:rsidP="003A4320">
            <w:pPr>
              <w:autoSpaceDN w:val="0"/>
            </w:pPr>
            <w:r>
              <w:rPr>
                <w:sz w:val="22"/>
                <w:szCs w:val="22"/>
              </w:rPr>
              <w:t>электронные презентации, информационные ресурсы интернета (поиск материала для кейса)</w:t>
            </w:r>
          </w:p>
        </w:tc>
        <w:tc>
          <w:tcPr>
            <w:tcW w:w="2142" w:type="dxa"/>
          </w:tcPr>
          <w:p w:rsidR="00514311" w:rsidRDefault="00514311" w:rsidP="003A4320">
            <w:pPr>
              <w:jc w:val="both"/>
            </w:pPr>
            <w:r>
              <w:rPr>
                <w:sz w:val="22"/>
                <w:szCs w:val="22"/>
              </w:rPr>
              <w:t xml:space="preserve">Устный опрос, выступление с  докладом или сообщением, </w:t>
            </w:r>
          </w:p>
          <w:p w:rsidR="00514311" w:rsidRDefault="00514311" w:rsidP="003A4320">
            <w:pPr>
              <w:jc w:val="both"/>
            </w:pPr>
            <w:r>
              <w:rPr>
                <w:sz w:val="22"/>
                <w:szCs w:val="22"/>
              </w:rPr>
              <w:t>обсуждение  самостоятельного задания,</w:t>
            </w:r>
          </w:p>
          <w:p w:rsidR="00514311" w:rsidRDefault="00514311" w:rsidP="003A4320">
            <w:r>
              <w:rPr>
                <w:sz w:val="22"/>
                <w:szCs w:val="22"/>
              </w:rPr>
              <w:t xml:space="preserve"> тестирование</w:t>
            </w:r>
          </w:p>
        </w:tc>
      </w:tr>
      <w:tr w:rsidR="00514311" w:rsidRPr="00034502" w:rsidTr="00E43F67">
        <w:tc>
          <w:tcPr>
            <w:tcW w:w="1560" w:type="dxa"/>
            <w:vMerge w:val="restart"/>
          </w:tcPr>
          <w:p w:rsidR="00514311" w:rsidRPr="00034502" w:rsidRDefault="00514311" w:rsidP="003A4320">
            <w:r w:rsidRPr="00034502">
              <w:rPr>
                <w:bCs/>
                <w:sz w:val="22"/>
                <w:szCs w:val="22"/>
              </w:rPr>
              <w:t>Основы бизнес - планирования предпринимательской деятельности</w:t>
            </w:r>
          </w:p>
        </w:tc>
        <w:tc>
          <w:tcPr>
            <w:tcW w:w="1135" w:type="dxa"/>
          </w:tcPr>
          <w:p w:rsidR="00514311" w:rsidRPr="00034502" w:rsidRDefault="00514311" w:rsidP="003A4320">
            <w:r w:rsidRPr="00034502">
              <w:rPr>
                <w:sz w:val="22"/>
                <w:szCs w:val="22"/>
              </w:rPr>
              <w:t>лекция</w:t>
            </w:r>
          </w:p>
        </w:tc>
        <w:tc>
          <w:tcPr>
            <w:tcW w:w="1133" w:type="dxa"/>
          </w:tcPr>
          <w:p w:rsidR="00514311" w:rsidRPr="00034502" w:rsidRDefault="00514311" w:rsidP="003A4320">
            <w:r w:rsidRPr="00034502">
              <w:rPr>
                <w:sz w:val="22"/>
                <w:szCs w:val="22"/>
              </w:rPr>
              <w:t>Коллективный</w:t>
            </w:r>
          </w:p>
        </w:tc>
        <w:tc>
          <w:tcPr>
            <w:tcW w:w="1842" w:type="dxa"/>
          </w:tcPr>
          <w:p w:rsidR="00514311" w:rsidRPr="00034502" w:rsidRDefault="00514311" w:rsidP="003A4320">
            <w:r w:rsidRPr="00034502">
              <w:rPr>
                <w:sz w:val="22"/>
                <w:szCs w:val="22"/>
              </w:rPr>
              <w:t>Сочетание методов:</w:t>
            </w:r>
          </w:p>
          <w:p w:rsidR="00514311" w:rsidRPr="00034502" w:rsidRDefault="00514311" w:rsidP="003A4320">
            <w:r w:rsidRPr="00034502">
              <w:rPr>
                <w:sz w:val="22"/>
                <w:szCs w:val="22"/>
              </w:rPr>
              <w:t>- объяснительно-иллюстративного;</w:t>
            </w:r>
          </w:p>
          <w:p w:rsidR="00514311" w:rsidRPr="00034502" w:rsidRDefault="00514311" w:rsidP="003A4320">
            <w:r w:rsidRPr="00034502">
              <w:rPr>
                <w:sz w:val="22"/>
                <w:szCs w:val="22"/>
              </w:rPr>
              <w:t>- метода проблемного изложения материала</w:t>
            </w:r>
          </w:p>
          <w:p w:rsidR="00514311" w:rsidRPr="00034502" w:rsidRDefault="00514311" w:rsidP="003A4320">
            <w:pPr>
              <w:autoSpaceDN w:val="0"/>
            </w:pPr>
            <w:r w:rsidRPr="00034502">
              <w:rPr>
                <w:sz w:val="22"/>
                <w:szCs w:val="22"/>
              </w:rPr>
              <w:t>Форма: диалог</w:t>
            </w:r>
          </w:p>
        </w:tc>
        <w:tc>
          <w:tcPr>
            <w:tcW w:w="1544" w:type="dxa"/>
          </w:tcPr>
          <w:p w:rsidR="00514311" w:rsidRPr="00034502" w:rsidRDefault="00514311" w:rsidP="003A4320">
            <w:pPr>
              <w:autoSpaceDN w:val="0"/>
            </w:pPr>
            <w:r w:rsidRPr="00034502">
              <w:rPr>
                <w:sz w:val="22"/>
                <w:szCs w:val="22"/>
              </w:rPr>
              <w:t>Печатные (монография, научные статьи)</w:t>
            </w:r>
          </w:p>
          <w:p w:rsidR="00514311" w:rsidRPr="00034502" w:rsidRDefault="00514311" w:rsidP="003A4320">
            <w:pPr>
              <w:autoSpaceDN w:val="0"/>
            </w:pPr>
            <w:r w:rsidRPr="00034502">
              <w:rPr>
                <w:sz w:val="22"/>
                <w:szCs w:val="22"/>
              </w:rPr>
              <w:t>электронные презентации</w:t>
            </w:r>
          </w:p>
        </w:tc>
        <w:tc>
          <w:tcPr>
            <w:tcW w:w="2142" w:type="dxa"/>
          </w:tcPr>
          <w:p w:rsidR="00514311" w:rsidRPr="00034502" w:rsidRDefault="00514311" w:rsidP="003A4320">
            <w:r w:rsidRPr="00034502">
              <w:rPr>
                <w:sz w:val="22"/>
                <w:szCs w:val="22"/>
              </w:rPr>
              <w:t>Устные ответы студентов на  вопросы преподавателя  по теме (по ходу лекции или в конце занятия)</w:t>
            </w:r>
          </w:p>
        </w:tc>
      </w:tr>
      <w:tr w:rsidR="00514311" w:rsidRPr="00034502" w:rsidTr="00E43F67">
        <w:tc>
          <w:tcPr>
            <w:tcW w:w="1560" w:type="dxa"/>
            <w:vMerge/>
          </w:tcPr>
          <w:p w:rsidR="00514311" w:rsidRPr="00034502" w:rsidRDefault="00514311" w:rsidP="003A4320"/>
        </w:tc>
        <w:tc>
          <w:tcPr>
            <w:tcW w:w="1135" w:type="dxa"/>
          </w:tcPr>
          <w:p w:rsidR="00514311" w:rsidRPr="00034502" w:rsidRDefault="00514311" w:rsidP="003A4320">
            <w:r w:rsidRPr="00034502">
              <w:rPr>
                <w:sz w:val="22"/>
                <w:szCs w:val="22"/>
              </w:rPr>
              <w:t>семинар</w:t>
            </w:r>
          </w:p>
        </w:tc>
        <w:tc>
          <w:tcPr>
            <w:tcW w:w="1133" w:type="dxa"/>
          </w:tcPr>
          <w:p w:rsidR="00514311" w:rsidRPr="00034502" w:rsidRDefault="00514311" w:rsidP="003A4320">
            <w:r w:rsidRPr="00034502">
              <w:rPr>
                <w:sz w:val="22"/>
                <w:szCs w:val="22"/>
              </w:rPr>
              <w:t>Коллективный</w:t>
            </w:r>
          </w:p>
        </w:tc>
        <w:tc>
          <w:tcPr>
            <w:tcW w:w="1842" w:type="dxa"/>
          </w:tcPr>
          <w:p w:rsidR="00514311" w:rsidRPr="00034502" w:rsidRDefault="00514311" w:rsidP="003A4320">
            <w:pPr>
              <w:autoSpaceDN w:val="0"/>
            </w:pPr>
            <w:r w:rsidRPr="00034502">
              <w:rPr>
                <w:sz w:val="22"/>
                <w:szCs w:val="22"/>
              </w:rPr>
              <w:t>Дискуссионный метод</w:t>
            </w:r>
          </w:p>
          <w:p w:rsidR="00514311" w:rsidRPr="00034502" w:rsidRDefault="00514311" w:rsidP="003A4320">
            <w:pPr>
              <w:autoSpaceDN w:val="0"/>
            </w:pPr>
            <w:r w:rsidRPr="00034502">
              <w:rPr>
                <w:sz w:val="22"/>
                <w:szCs w:val="22"/>
              </w:rPr>
              <w:t>Формы:</w:t>
            </w:r>
          </w:p>
          <w:p w:rsidR="00514311" w:rsidRPr="00034502" w:rsidRDefault="00514311" w:rsidP="003A4320">
            <w:pPr>
              <w:autoSpaceDN w:val="0"/>
            </w:pPr>
            <w:r w:rsidRPr="00034502">
              <w:rPr>
                <w:sz w:val="22"/>
                <w:szCs w:val="22"/>
              </w:rPr>
              <w:t xml:space="preserve">- диалог </w:t>
            </w:r>
          </w:p>
          <w:p w:rsidR="00514311" w:rsidRPr="00034502" w:rsidRDefault="00514311" w:rsidP="003A4320"/>
        </w:tc>
        <w:tc>
          <w:tcPr>
            <w:tcW w:w="1544" w:type="dxa"/>
          </w:tcPr>
          <w:p w:rsidR="00514311" w:rsidRPr="00034502" w:rsidRDefault="00514311" w:rsidP="003A4320">
            <w:pPr>
              <w:autoSpaceDN w:val="0"/>
            </w:pPr>
            <w:r w:rsidRPr="00034502">
              <w:rPr>
                <w:sz w:val="22"/>
                <w:szCs w:val="22"/>
              </w:rPr>
              <w:t>Печатные (монография, научные статьи)</w:t>
            </w:r>
          </w:p>
        </w:tc>
        <w:tc>
          <w:tcPr>
            <w:tcW w:w="2142" w:type="dxa"/>
          </w:tcPr>
          <w:p w:rsidR="00514311" w:rsidRPr="00034502" w:rsidRDefault="00514311" w:rsidP="003A4320">
            <w:pPr>
              <w:jc w:val="both"/>
            </w:pPr>
            <w:r w:rsidRPr="00034502">
              <w:rPr>
                <w:sz w:val="22"/>
                <w:szCs w:val="22"/>
              </w:rPr>
              <w:t xml:space="preserve">Устный опрос, дискуссия, </w:t>
            </w:r>
          </w:p>
          <w:p w:rsidR="00514311" w:rsidRPr="00034502" w:rsidRDefault="00514311" w:rsidP="003A4320">
            <w:pPr>
              <w:jc w:val="both"/>
            </w:pPr>
            <w:r w:rsidRPr="00034502">
              <w:rPr>
                <w:sz w:val="22"/>
                <w:szCs w:val="22"/>
              </w:rPr>
              <w:t>доклады (сообщения)</w:t>
            </w:r>
            <w:r>
              <w:rPr>
                <w:sz w:val="22"/>
                <w:szCs w:val="22"/>
              </w:rPr>
              <w:t>, Круглый стол</w:t>
            </w:r>
          </w:p>
          <w:p w:rsidR="00514311" w:rsidRPr="00034502" w:rsidRDefault="00514311" w:rsidP="003A4320"/>
        </w:tc>
      </w:tr>
      <w:tr w:rsidR="00514311" w:rsidRPr="00D540AD" w:rsidTr="00E43F67">
        <w:tc>
          <w:tcPr>
            <w:tcW w:w="1560" w:type="dxa"/>
            <w:vMerge w:val="restart"/>
          </w:tcPr>
          <w:p w:rsidR="00514311" w:rsidRPr="00D540AD" w:rsidRDefault="00514311">
            <w:r w:rsidRPr="00D540AD">
              <w:rPr>
                <w:bCs/>
              </w:rPr>
              <w:t>Особенности предпринимательской деятельности  в СКС</w:t>
            </w:r>
          </w:p>
        </w:tc>
        <w:tc>
          <w:tcPr>
            <w:tcW w:w="1135" w:type="dxa"/>
          </w:tcPr>
          <w:p w:rsidR="00514311" w:rsidRPr="00D540AD" w:rsidRDefault="00514311">
            <w:r w:rsidRPr="00D540AD">
              <w:t>Лекция</w:t>
            </w:r>
          </w:p>
        </w:tc>
        <w:tc>
          <w:tcPr>
            <w:tcW w:w="1133" w:type="dxa"/>
          </w:tcPr>
          <w:p w:rsidR="00514311" w:rsidRPr="00D540AD" w:rsidRDefault="00514311">
            <w:r w:rsidRPr="00D540AD">
              <w:t>Коллективный</w:t>
            </w:r>
          </w:p>
        </w:tc>
        <w:tc>
          <w:tcPr>
            <w:tcW w:w="1842" w:type="dxa"/>
          </w:tcPr>
          <w:p w:rsidR="00514311" w:rsidRPr="00D540AD" w:rsidRDefault="00514311">
            <w:r w:rsidRPr="00D540AD">
              <w:t>Сочетание методов:</w:t>
            </w:r>
          </w:p>
          <w:p w:rsidR="00514311" w:rsidRPr="00D540AD" w:rsidRDefault="00514311">
            <w:r w:rsidRPr="00D540AD">
              <w:t>- объяснительно-иллюстративного;</w:t>
            </w:r>
          </w:p>
          <w:p w:rsidR="00514311" w:rsidRPr="00D540AD" w:rsidRDefault="00514311">
            <w:r w:rsidRPr="00D540AD">
              <w:t>- метода проблемного изложения материала</w:t>
            </w:r>
          </w:p>
          <w:p w:rsidR="00514311" w:rsidRPr="00D540AD" w:rsidRDefault="00514311">
            <w:pPr>
              <w:autoSpaceDN w:val="0"/>
            </w:pPr>
            <w:r w:rsidRPr="00D540AD">
              <w:t>Форма: диалог</w:t>
            </w:r>
          </w:p>
        </w:tc>
        <w:tc>
          <w:tcPr>
            <w:tcW w:w="1544" w:type="dxa"/>
          </w:tcPr>
          <w:p w:rsidR="00514311" w:rsidRPr="00D540AD" w:rsidRDefault="00514311">
            <w:pPr>
              <w:autoSpaceDN w:val="0"/>
            </w:pPr>
            <w:r w:rsidRPr="00D540AD">
              <w:t>печатные</w:t>
            </w:r>
          </w:p>
          <w:p w:rsidR="00514311" w:rsidRPr="00D540AD" w:rsidRDefault="00514311">
            <w:r w:rsidRPr="00D540AD">
              <w:t>электронные презентации</w:t>
            </w:r>
          </w:p>
        </w:tc>
        <w:tc>
          <w:tcPr>
            <w:tcW w:w="2142" w:type="dxa"/>
          </w:tcPr>
          <w:p w:rsidR="00514311" w:rsidRPr="00D540AD" w:rsidRDefault="00514311">
            <w:r w:rsidRPr="00D540AD">
              <w:t>Устные ответы студентов на  вопросы преподавателя  по теме (по ходу лекции или в конце занятия)</w:t>
            </w:r>
          </w:p>
        </w:tc>
      </w:tr>
      <w:tr w:rsidR="00514311" w:rsidRPr="00D540AD" w:rsidTr="00E43F67">
        <w:tc>
          <w:tcPr>
            <w:tcW w:w="1560" w:type="dxa"/>
            <w:vMerge/>
          </w:tcPr>
          <w:p w:rsidR="00514311" w:rsidRPr="00D540AD" w:rsidRDefault="00514311">
            <w:pPr>
              <w:rPr>
                <w:bCs/>
              </w:rPr>
            </w:pPr>
          </w:p>
        </w:tc>
        <w:tc>
          <w:tcPr>
            <w:tcW w:w="1135" w:type="dxa"/>
          </w:tcPr>
          <w:p w:rsidR="00514311" w:rsidRPr="00D540AD" w:rsidRDefault="00514311">
            <w:r w:rsidRPr="00D540AD">
              <w:t>семинар</w:t>
            </w:r>
          </w:p>
        </w:tc>
        <w:tc>
          <w:tcPr>
            <w:tcW w:w="1133" w:type="dxa"/>
          </w:tcPr>
          <w:p w:rsidR="00514311" w:rsidRPr="00D540AD" w:rsidRDefault="00514311">
            <w:r w:rsidRPr="00D540AD">
              <w:t>Коллективный</w:t>
            </w:r>
          </w:p>
        </w:tc>
        <w:tc>
          <w:tcPr>
            <w:tcW w:w="1842" w:type="dxa"/>
          </w:tcPr>
          <w:p w:rsidR="00514311" w:rsidRPr="00D540AD" w:rsidRDefault="00514311">
            <w:pPr>
              <w:autoSpaceDN w:val="0"/>
            </w:pPr>
            <w:r w:rsidRPr="00D540AD">
              <w:t>Дискуссионный метод</w:t>
            </w:r>
          </w:p>
          <w:p w:rsidR="00514311" w:rsidRPr="00D540AD" w:rsidRDefault="00514311">
            <w:pPr>
              <w:autoSpaceDN w:val="0"/>
            </w:pPr>
            <w:r w:rsidRPr="00D540AD">
              <w:t>Формы:</w:t>
            </w:r>
          </w:p>
          <w:p w:rsidR="00514311" w:rsidRPr="00D540AD" w:rsidRDefault="00514311">
            <w:pPr>
              <w:autoSpaceDN w:val="0"/>
            </w:pPr>
            <w:r w:rsidRPr="00D540AD">
              <w:t xml:space="preserve">- диалог </w:t>
            </w:r>
          </w:p>
          <w:p w:rsidR="00514311" w:rsidRPr="00D540AD" w:rsidRDefault="00514311">
            <w:r w:rsidRPr="00D540AD">
              <w:t>- полилог</w:t>
            </w:r>
          </w:p>
        </w:tc>
        <w:tc>
          <w:tcPr>
            <w:tcW w:w="1544" w:type="dxa"/>
          </w:tcPr>
          <w:p w:rsidR="00514311" w:rsidRPr="00D540AD" w:rsidRDefault="00514311">
            <w:pPr>
              <w:autoSpaceDN w:val="0"/>
            </w:pPr>
            <w:r w:rsidRPr="00D540AD">
              <w:t>Печатные (монография, научные статьи)</w:t>
            </w:r>
          </w:p>
        </w:tc>
        <w:tc>
          <w:tcPr>
            <w:tcW w:w="2142" w:type="dxa"/>
          </w:tcPr>
          <w:p w:rsidR="00514311" w:rsidRPr="00D540AD" w:rsidRDefault="00514311">
            <w:pPr>
              <w:jc w:val="both"/>
            </w:pPr>
            <w:r w:rsidRPr="00D540AD">
              <w:t xml:space="preserve">Устный опрос, дискуссия, </w:t>
            </w:r>
          </w:p>
          <w:p w:rsidR="00514311" w:rsidRPr="00D540AD" w:rsidRDefault="00514311">
            <w:pPr>
              <w:jc w:val="both"/>
            </w:pPr>
            <w:r w:rsidRPr="00D540AD">
              <w:t>доклады (сообщения)</w:t>
            </w:r>
          </w:p>
          <w:p w:rsidR="00514311" w:rsidRPr="00D540AD" w:rsidRDefault="00514311"/>
        </w:tc>
      </w:tr>
    </w:tbl>
    <w:p w:rsidR="00514311" w:rsidRDefault="00514311" w:rsidP="006A0306">
      <w:pPr>
        <w:jc w:val="both"/>
      </w:pPr>
    </w:p>
    <w:p w:rsidR="00514311" w:rsidRDefault="00514311" w:rsidP="006A0306">
      <w:pPr>
        <w:jc w:val="center"/>
        <w:rPr>
          <w:b/>
        </w:rPr>
      </w:pPr>
    </w:p>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6A0306"/>
    <w:p w:rsidR="00514311" w:rsidRDefault="00514311" w:rsidP="00E43F67">
      <w:pPr>
        <w:jc w:val="right"/>
        <w:rPr>
          <w:i/>
        </w:rPr>
      </w:pPr>
      <w:r>
        <w:br w:type="page"/>
      </w:r>
      <w:r>
        <w:rPr>
          <w:i/>
        </w:rPr>
        <w:t>Приложение</w:t>
      </w:r>
    </w:p>
    <w:p w:rsidR="00514311" w:rsidRDefault="00514311" w:rsidP="006A0306">
      <w:pPr>
        <w:pStyle w:val="Heading2"/>
        <w:numPr>
          <w:ilvl w:val="0"/>
          <w:numId w:val="0"/>
        </w:numPr>
        <w:tabs>
          <w:tab w:val="left" w:pos="708"/>
        </w:tabs>
        <w:rPr>
          <w:b/>
          <w:i w:val="0"/>
        </w:rPr>
      </w:pPr>
      <w:r>
        <w:rPr>
          <w:b/>
          <w:i w:val="0"/>
        </w:rPr>
        <w:t>Тематический план изучения дисциплины</w:t>
      </w:r>
    </w:p>
    <w:p w:rsidR="00514311" w:rsidRDefault="00514311" w:rsidP="006A0306">
      <w:pPr>
        <w:pStyle w:val="Heading2"/>
        <w:numPr>
          <w:ilvl w:val="0"/>
          <w:numId w:val="0"/>
        </w:numPr>
        <w:tabs>
          <w:tab w:val="left" w:pos="708"/>
        </w:tabs>
        <w:rPr>
          <w:b/>
          <w:i w:val="0"/>
        </w:rPr>
      </w:pPr>
      <w:r>
        <w:rPr>
          <w:b/>
          <w:i w:val="0"/>
        </w:rPr>
        <w:t xml:space="preserve"> «Организация предпринимательской деятельности в СКС»</w:t>
      </w:r>
    </w:p>
    <w:p w:rsidR="00514311" w:rsidRPr="00863781" w:rsidRDefault="00514311" w:rsidP="00863781"/>
    <w:p w:rsidR="00514311" w:rsidRPr="00F87338" w:rsidRDefault="00514311" w:rsidP="006A0306">
      <w:r w:rsidRPr="00F87338">
        <w:rPr>
          <w:b/>
        </w:rPr>
        <w:t>Год набора</w:t>
      </w:r>
      <w:r>
        <w:t xml:space="preserve">:  2022              </w:t>
      </w:r>
      <w:r w:rsidRPr="00F87338">
        <w:rPr>
          <w:b/>
        </w:rPr>
        <w:t>Форма обучения</w:t>
      </w:r>
      <w:r>
        <w:rPr>
          <w:b/>
        </w:rPr>
        <w:t xml:space="preserve">: </w:t>
      </w:r>
      <w:r w:rsidRPr="00F87338">
        <w:t xml:space="preserve">очная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7"/>
        <w:gridCol w:w="708"/>
        <w:gridCol w:w="850"/>
        <w:gridCol w:w="851"/>
        <w:gridCol w:w="850"/>
        <w:gridCol w:w="729"/>
        <w:gridCol w:w="720"/>
        <w:gridCol w:w="960"/>
      </w:tblGrid>
      <w:tr w:rsidR="00514311" w:rsidRPr="00D540AD" w:rsidTr="00132B59">
        <w:tc>
          <w:tcPr>
            <w:tcW w:w="4217" w:type="dxa"/>
            <w:vMerge w:val="restart"/>
          </w:tcPr>
          <w:p w:rsidR="00514311" w:rsidRPr="00D540AD" w:rsidRDefault="00514311">
            <w:pPr>
              <w:jc w:val="center"/>
              <w:rPr>
                <w:b/>
              </w:rPr>
            </w:pPr>
            <w:r w:rsidRPr="00D540AD">
              <w:rPr>
                <w:b/>
              </w:rPr>
              <w:t>Наименование разделов и тем</w:t>
            </w:r>
          </w:p>
        </w:tc>
        <w:tc>
          <w:tcPr>
            <w:tcW w:w="708" w:type="dxa"/>
            <w:vMerge w:val="restart"/>
            <w:textDirection w:val="btLr"/>
          </w:tcPr>
          <w:p w:rsidR="00514311" w:rsidRPr="00D540AD" w:rsidRDefault="00514311">
            <w:pPr>
              <w:jc w:val="center"/>
              <w:rPr>
                <w:b/>
              </w:rPr>
            </w:pPr>
            <w:r w:rsidRPr="00D540AD">
              <w:rPr>
                <w:b/>
              </w:rPr>
              <w:t>Всего</w:t>
            </w:r>
          </w:p>
        </w:tc>
        <w:tc>
          <w:tcPr>
            <w:tcW w:w="4000" w:type="dxa"/>
            <w:gridSpan w:val="5"/>
          </w:tcPr>
          <w:p w:rsidR="00514311" w:rsidRPr="00D540AD" w:rsidRDefault="00514311">
            <w:pPr>
              <w:jc w:val="center"/>
              <w:rPr>
                <w:b/>
              </w:rPr>
            </w:pPr>
            <w:r w:rsidRPr="00D540AD">
              <w:rPr>
                <w:b/>
              </w:rPr>
              <w:t>Трудоемкость по дисциплине</w:t>
            </w:r>
          </w:p>
        </w:tc>
        <w:tc>
          <w:tcPr>
            <w:tcW w:w="960" w:type="dxa"/>
            <w:vMerge w:val="restart"/>
            <w:textDirection w:val="btLr"/>
          </w:tcPr>
          <w:p w:rsidR="00514311" w:rsidRPr="00D540AD" w:rsidRDefault="00514311">
            <w:pPr>
              <w:ind w:left="-250" w:right="113"/>
              <w:jc w:val="center"/>
              <w:rPr>
                <w:b/>
              </w:rPr>
            </w:pPr>
            <w:r w:rsidRPr="00D540AD">
              <w:rPr>
                <w:b/>
              </w:rPr>
              <w:t>Ф</w:t>
            </w:r>
            <w:r w:rsidRPr="00D540AD">
              <w:rPr>
                <w:b/>
                <w:spacing w:val="-20"/>
              </w:rPr>
              <w:t xml:space="preserve">ормируемые </w:t>
            </w:r>
            <w:r w:rsidRPr="00D540AD">
              <w:rPr>
                <w:b/>
              </w:rPr>
              <w:t>компетенции</w:t>
            </w:r>
          </w:p>
        </w:tc>
      </w:tr>
      <w:tr w:rsidR="00514311" w:rsidRPr="00D540AD" w:rsidTr="00132B59">
        <w:trPr>
          <w:cantSplit/>
          <w:trHeight w:val="276"/>
        </w:trPr>
        <w:tc>
          <w:tcPr>
            <w:tcW w:w="4217" w:type="dxa"/>
            <w:vMerge/>
            <w:vAlign w:val="center"/>
          </w:tcPr>
          <w:p w:rsidR="00514311" w:rsidRPr="00D540AD" w:rsidRDefault="00514311">
            <w:pPr>
              <w:suppressAutoHyphens w:val="0"/>
              <w:rPr>
                <w:b/>
              </w:rPr>
            </w:pPr>
          </w:p>
        </w:tc>
        <w:tc>
          <w:tcPr>
            <w:tcW w:w="708" w:type="dxa"/>
            <w:vMerge/>
            <w:vAlign w:val="center"/>
          </w:tcPr>
          <w:p w:rsidR="00514311" w:rsidRPr="00D540AD" w:rsidRDefault="00514311">
            <w:pPr>
              <w:suppressAutoHyphens w:val="0"/>
              <w:rPr>
                <w:b/>
              </w:rPr>
            </w:pPr>
          </w:p>
        </w:tc>
        <w:tc>
          <w:tcPr>
            <w:tcW w:w="850" w:type="dxa"/>
            <w:vMerge w:val="restart"/>
          </w:tcPr>
          <w:p w:rsidR="00514311" w:rsidRPr="00D540AD" w:rsidRDefault="00514311">
            <w:pPr>
              <w:ind w:left="-108"/>
              <w:jc w:val="center"/>
            </w:pPr>
            <w:r w:rsidRPr="00D540AD">
              <w:t>контакт. работа</w:t>
            </w:r>
          </w:p>
        </w:tc>
        <w:tc>
          <w:tcPr>
            <w:tcW w:w="2430" w:type="dxa"/>
            <w:gridSpan w:val="3"/>
          </w:tcPr>
          <w:p w:rsidR="00514311" w:rsidRPr="00D540AD" w:rsidRDefault="00514311">
            <w:pPr>
              <w:jc w:val="center"/>
            </w:pPr>
            <w:r w:rsidRPr="00D540AD">
              <w:t>в т.ч.</w:t>
            </w:r>
          </w:p>
        </w:tc>
        <w:tc>
          <w:tcPr>
            <w:tcW w:w="720" w:type="dxa"/>
            <w:vMerge w:val="restart"/>
            <w:vAlign w:val="center"/>
          </w:tcPr>
          <w:p w:rsidR="00514311" w:rsidRPr="00D540AD" w:rsidRDefault="00514311" w:rsidP="00D540AD">
            <w:pPr>
              <w:jc w:val="center"/>
            </w:pPr>
            <w:r w:rsidRPr="00D540AD">
              <w:t>СР</w:t>
            </w:r>
          </w:p>
        </w:tc>
        <w:tc>
          <w:tcPr>
            <w:tcW w:w="960" w:type="dxa"/>
            <w:vMerge/>
            <w:vAlign w:val="center"/>
          </w:tcPr>
          <w:p w:rsidR="00514311" w:rsidRPr="00D540AD" w:rsidRDefault="00514311">
            <w:pPr>
              <w:suppressAutoHyphens w:val="0"/>
              <w:rPr>
                <w:b/>
              </w:rPr>
            </w:pPr>
          </w:p>
        </w:tc>
      </w:tr>
      <w:tr w:rsidR="00514311" w:rsidRPr="00D540AD" w:rsidTr="00132B59">
        <w:trPr>
          <w:trHeight w:val="992"/>
        </w:trPr>
        <w:tc>
          <w:tcPr>
            <w:tcW w:w="4217" w:type="dxa"/>
            <w:vMerge/>
            <w:vAlign w:val="center"/>
          </w:tcPr>
          <w:p w:rsidR="00514311" w:rsidRPr="00D540AD" w:rsidRDefault="00514311">
            <w:pPr>
              <w:suppressAutoHyphens w:val="0"/>
              <w:rPr>
                <w:b/>
              </w:rPr>
            </w:pPr>
          </w:p>
        </w:tc>
        <w:tc>
          <w:tcPr>
            <w:tcW w:w="708" w:type="dxa"/>
            <w:vMerge/>
            <w:vAlign w:val="center"/>
          </w:tcPr>
          <w:p w:rsidR="00514311" w:rsidRPr="00D540AD" w:rsidRDefault="00514311">
            <w:pPr>
              <w:suppressAutoHyphens w:val="0"/>
              <w:rPr>
                <w:b/>
              </w:rPr>
            </w:pPr>
          </w:p>
        </w:tc>
        <w:tc>
          <w:tcPr>
            <w:tcW w:w="850" w:type="dxa"/>
            <w:vMerge/>
            <w:vAlign w:val="center"/>
          </w:tcPr>
          <w:p w:rsidR="00514311" w:rsidRPr="00D540AD" w:rsidRDefault="00514311">
            <w:pPr>
              <w:suppressAutoHyphens w:val="0"/>
            </w:pPr>
          </w:p>
        </w:tc>
        <w:tc>
          <w:tcPr>
            <w:tcW w:w="851" w:type="dxa"/>
          </w:tcPr>
          <w:p w:rsidR="00514311" w:rsidRPr="00D540AD" w:rsidRDefault="00514311">
            <w:pPr>
              <w:jc w:val="center"/>
            </w:pPr>
            <w:r w:rsidRPr="00D540AD">
              <w:t>лекции</w:t>
            </w:r>
          </w:p>
        </w:tc>
        <w:tc>
          <w:tcPr>
            <w:tcW w:w="850" w:type="dxa"/>
          </w:tcPr>
          <w:p w:rsidR="00514311" w:rsidRPr="00D540AD" w:rsidRDefault="00514311">
            <w:pPr>
              <w:jc w:val="center"/>
            </w:pPr>
            <w:r w:rsidRPr="00D540AD">
              <w:t>лаб.</w:t>
            </w:r>
          </w:p>
          <w:p w:rsidR="00514311" w:rsidRPr="00D540AD" w:rsidRDefault="00514311">
            <w:r w:rsidRPr="00D540AD">
              <w:t>работы</w:t>
            </w:r>
          </w:p>
        </w:tc>
        <w:tc>
          <w:tcPr>
            <w:tcW w:w="729" w:type="dxa"/>
          </w:tcPr>
          <w:p w:rsidR="00514311" w:rsidRPr="00D540AD" w:rsidRDefault="00514311">
            <w:pPr>
              <w:jc w:val="center"/>
            </w:pPr>
            <w:r w:rsidRPr="00D540AD">
              <w:t>практ./ сем</w:t>
            </w:r>
          </w:p>
        </w:tc>
        <w:tc>
          <w:tcPr>
            <w:tcW w:w="720" w:type="dxa"/>
            <w:vMerge/>
            <w:vAlign w:val="center"/>
          </w:tcPr>
          <w:p w:rsidR="00514311" w:rsidRPr="00D540AD" w:rsidRDefault="00514311">
            <w:pPr>
              <w:suppressAutoHyphens w:val="0"/>
            </w:pPr>
          </w:p>
        </w:tc>
        <w:tc>
          <w:tcPr>
            <w:tcW w:w="960" w:type="dxa"/>
            <w:vMerge/>
            <w:vAlign w:val="center"/>
          </w:tcPr>
          <w:p w:rsidR="00514311" w:rsidRPr="00D540AD" w:rsidRDefault="00514311">
            <w:pPr>
              <w:suppressAutoHyphens w:val="0"/>
              <w:rPr>
                <w:b/>
              </w:rPr>
            </w:pPr>
          </w:p>
        </w:tc>
      </w:tr>
      <w:tr w:rsidR="00514311" w:rsidRPr="00D540AD" w:rsidTr="00132B59">
        <w:tc>
          <w:tcPr>
            <w:tcW w:w="4217" w:type="dxa"/>
            <w:vAlign w:val="center"/>
          </w:tcPr>
          <w:p w:rsidR="00514311" w:rsidRPr="00D540AD" w:rsidRDefault="00514311">
            <w:r w:rsidRPr="00D540AD">
              <w:t>1.Общая характеристика предпринимательства и предпринимательской деятельности</w:t>
            </w:r>
          </w:p>
        </w:tc>
        <w:tc>
          <w:tcPr>
            <w:tcW w:w="708" w:type="dxa"/>
          </w:tcPr>
          <w:p w:rsidR="00514311" w:rsidRPr="00D540AD" w:rsidRDefault="00514311">
            <w:pPr>
              <w:jc w:val="center"/>
            </w:pPr>
            <w:r w:rsidRPr="00D540AD">
              <w:t>8</w:t>
            </w:r>
          </w:p>
        </w:tc>
        <w:tc>
          <w:tcPr>
            <w:tcW w:w="850" w:type="dxa"/>
          </w:tcPr>
          <w:p w:rsidR="00514311" w:rsidRPr="00D540AD" w:rsidRDefault="00514311">
            <w:pPr>
              <w:jc w:val="center"/>
            </w:pPr>
            <w:r w:rsidRPr="00D540AD">
              <w:t>4</w:t>
            </w:r>
          </w:p>
        </w:tc>
        <w:tc>
          <w:tcPr>
            <w:tcW w:w="851" w:type="dxa"/>
          </w:tcPr>
          <w:p w:rsidR="00514311" w:rsidRPr="00D540AD" w:rsidRDefault="00514311">
            <w:pPr>
              <w:jc w:val="center"/>
            </w:pPr>
            <w:r w:rsidRPr="00D540AD">
              <w:t>2</w:t>
            </w:r>
          </w:p>
        </w:tc>
        <w:tc>
          <w:tcPr>
            <w:tcW w:w="850" w:type="dxa"/>
          </w:tcPr>
          <w:p w:rsidR="00514311" w:rsidRPr="00D540AD" w:rsidRDefault="00514311">
            <w:pPr>
              <w:jc w:val="center"/>
            </w:pPr>
          </w:p>
        </w:tc>
        <w:tc>
          <w:tcPr>
            <w:tcW w:w="729" w:type="dxa"/>
          </w:tcPr>
          <w:p w:rsidR="00514311" w:rsidRPr="00D540AD" w:rsidRDefault="00514311">
            <w:pPr>
              <w:jc w:val="center"/>
            </w:pPr>
            <w:r w:rsidRPr="00D540AD">
              <w:t>2</w:t>
            </w:r>
          </w:p>
        </w:tc>
        <w:tc>
          <w:tcPr>
            <w:tcW w:w="720" w:type="dxa"/>
          </w:tcPr>
          <w:p w:rsidR="00514311" w:rsidRPr="00D540AD" w:rsidRDefault="00514311">
            <w:pPr>
              <w:jc w:val="center"/>
            </w:pPr>
            <w:r w:rsidRPr="00D540AD">
              <w:t>4</w:t>
            </w:r>
          </w:p>
        </w:tc>
        <w:tc>
          <w:tcPr>
            <w:tcW w:w="960" w:type="dxa"/>
          </w:tcPr>
          <w:p w:rsidR="00514311" w:rsidRPr="00D540AD" w:rsidRDefault="00514311">
            <w:pPr>
              <w:jc w:val="both"/>
            </w:pPr>
            <w:r>
              <w:t>ОПК-4</w:t>
            </w:r>
          </w:p>
          <w:p w:rsidR="00514311" w:rsidRPr="00D540AD" w:rsidRDefault="00514311">
            <w:pPr>
              <w:jc w:val="both"/>
            </w:pPr>
          </w:p>
          <w:p w:rsidR="00514311" w:rsidRPr="00D540AD" w:rsidRDefault="00514311"/>
        </w:tc>
      </w:tr>
      <w:tr w:rsidR="00514311" w:rsidRPr="00D540AD" w:rsidTr="00132B59">
        <w:tc>
          <w:tcPr>
            <w:tcW w:w="4217" w:type="dxa"/>
          </w:tcPr>
          <w:p w:rsidR="00514311" w:rsidRPr="00DA4777" w:rsidRDefault="00514311">
            <w:pPr>
              <w:pStyle w:val="Heading2"/>
              <w:numPr>
                <w:ilvl w:val="0"/>
                <w:numId w:val="0"/>
              </w:numPr>
              <w:tabs>
                <w:tab w:val="left" w:pos="708"/>
              </w:tabs>
              <w:snapToGrid w:val="0"/>
              <w:jc w:val="left"/>
              <w:rPr>
                <w:i w:val="0"/>
              </w:rPr>
            </w:pPr>
            <w:r w:rsidRPr="00DA4777">
              <w:rPr>
                <w:i w:val="0"/>
              </w:rPr>
              <w:t>2.Субъекты и организационно-правовые формы предпринимательской деятельности</w:t>
            </w:r>
          </w:p>
        </w:tc>
        <w:tc>
          <w:tcPr>
            <w:tcW w:w="708" w:type="dxa"/>
          </w:tcPr>
          <w:p w:rsidR="00514311" w:rsidRPr="00D540AD" w:rsidRDefault="00514311">
            <w:pPr>
              <w:jc w:val="center"/>
            </w:pPr>
            <w:r w:rsidRPr="00D540AD">
              <w:t>16</w:t>
            </w:r>
          </w:p>
        </w:tc>
        <w:tc>
          <w:tcPr>
            <w:tcW w:w="850" w:type="dxa"/>
          </w:tcPr>
          <w:p w:rsidR="00514311" w:rsidRPr="00D540AD" w:rsidRDefault="00514311">
            <w:pPr>
              <w:jc w:val="center"/>
            </w:pPr>
            <w:r w:rsidRPr="00D540AD">
              <w:t>8</w:t>
            </w:r>
          </w:p>
        </w:tc>
        <w:tc>
          <w:tcPr>
            <w:tcW w:w="851" w:type="dxa"/>
          </w:tcPr>
          <w:p w:rsidR="00514311" w:rsidRPr="00D540AD" w:rsidRDefault="00514311">
            <w:pPr>
              <w:jc w:val="center"/>
            </w:pPr>
            <w:r w:rsidRPr="00D540AD">
              <w:t>4</w:t>
            </w:r>
          </w:p>
        </w:tc>
        <w:tc>
          <w:tcPr>
            <w:tcW w:w="850" w:type="dxa"/>
          </w:tcPr>
          <w:p w:rsidR="00514311" w:rsidRPr="00D540AD" w:rsidRDefault="00514311">
            <w:pPr>
              <w:jc w:val="center"/>
            </w:pPr>
          </w:p>
        </w:tc>
        <w:tc>
          <w:tcPr>
            <w:tcW w:w="729" w:type="dxa"/>
          </w:tcPr>
          <w:p w:rsidR="00514311" w:rsidRPr="00D540AD" w:rsidRDefault="00514311">
            <w:pPr>
              <w:jc w:val="center"/>
            </w:pPr>
            <w:r w:rsidRPr="00D540AD">
              <w:t>4</w:t>
            </w:r>
          </w:p>
        </w:tc>
        <w:tc>
          <w:tcPr>
            <w:tcW w:w="720" w:type="dxa"/>
          </w:tcPr>
          <w:p w:rsidR="00514311" w:rsidRPr="00D540AD" w:rsidRDefault="00514311">
            <w:pPr>
              <w:jc w:val="center"/>
            </w:pPr>
            <w:r w:rsidRPr="00D540AD">
              <w:t>8</w:t>
            </w:r>
          </w:p>
        </w:tc>
        <w:tc>
          <w:tcPr>
            <w:tcW w:w="960" w:type="dxa"/>
          </w:tcPr>
          <w:p w:rsidR="00514311" w:rsidRPr="00D540AD" w:rsidRDefault="00514311" w:rsidP="00863781">
            <w:pPr>
              <w:jc w:val="both"/>
            </w:pPr>
            <w:r>
              <w:t>ОПК-4</w:t>
            </w:r>
          </w:p>
          <w:p w:rsidR="00514311" w:rsidRPr="00D540AD" w:rsidRDefault="00514311"/>
        </w:tc>
      </w:tr>
      <w:tr w:rsidR="00514311" w:rsidRPr="00D540AD" w:rsidTr="00132B59">
        <w:tc>
          <w:tcPr>
            <w:tcW w:w="4217" w:type="dxa"/>
          </w:tcPr>
          <w:p w:rsidR="00514311" w:rsidRPr="00D540AD" w:rsidRDefault="00514311">
            <w:r w:rsidRPr="00D540AD">
              <w:t xml:space="preserve">3.Малое </w:t>
            </w:r>
            <w:r>
              <w:t xml:space="preserve">и среднее </w:t>
            </w:r>
            <w:r w:rsidRPr="00D540AD">
              <w:t>предпринимательство</w:t>
            </w:r>
          </w:p>
        </w:tc>
        <w:tc>
          <w:tcPr>
            <w:tcW w:w="708" w:type="dxa"/>
          </w:tcPr>
          <w:p w:rsidR="00514311" w:rsidRPr="00D540AD" w:rsidRDefault="00514311">
            <w:pPr>
              <w:jc w:val="center"/>
            </w:pPr>
            <w:r w:rsidRPr="00D540AD">
              <w:t>22</w:t>
            </w:r>
          </w:p>
        </w:tc>
        <w:tc>
          <w:tcPr>
            <w:tcW w:w="850" w:type="dxa"/>
          </w:tcPr>
          <w:p w:rsidR="00514311" w:rsidRPr="00D540AD" w:rsidRDefault="00514311">
            <w:pPr>
              <w:jc w:val="center"/>
            </w:pPr>
            <w:r w:rsidRPr="00D540AD">
              <w:t>12</w:t>
            </w:r>
          </w:p>
        </w:tc>
        <w:tc>
          <w:tcPr>
            <w:tcW w:w="851" w:type="dxa"/>
          </w:tcPr>
          <w:p w:rsidR="00514311" w:rsidRPr="00D540AD" w:rsidRDefault="00514311">
            <w:pPr>
              <w:jc w:val="center"/>
            </w:pPr>
            <w:r w:rsidRPr="00D540AD">
              <w:t>6</w:t>
            </w:r>
          </w:p>
        </w:tc>
        <w:tc>
          <w:tcPr>
            <w:tcW w:w="850" w:type="dxa"/>
          </w:tcPr>
          <w:p w:rsidR="00514311" w:rsidRPr="00D540AD" w:rsidRDefault="00514311">
            <w:pPr>
              <w:jc w:val="center"/>
            </w:pPr>
          </w:p>
        </w:tc>
        <w:tc>
          <w:tcPr>
            <w:tcW w:w="729" w:type="dxa"/>
          </w:tcPr>
          <w:p w:rsidR="00514311" w:rsidRPr="00D540AD" w:rsidRDefault="00514311">
            <w:pPr>
              <w:jc w:val="center"/>
            </w:pPr>
            <w:r w:rsidRPr="00D540AD">
              <w:t>6</w:t>
            </w:r>
          </w:p>
        </w:tc>
        <w:tc>
          <w:tcPr>
            <w:tcW w:w="720" w:type="dxa"/>
          </w:tcPr>
          <w:p w:rsidR="00514311" w:rsidRPr="00D540AD" w:rsidRDefault="00514311">
            <w:pPr>
              <w:jc w:val="center"/>
            </w:pPr>
            <w:r w:rsidRPr="00D540AD">
              <w:t>10</w:t>
            </w:r>
          </w:p>
        </w:tc>
        <w:tc>
          <w:tcPr>
            <w:tcW w:w="960" w:type="dxa"/>
          </w:tcPr>
          <w:p w:rsidR="00514311" w:rsidRPr="00D540AD" w:rsidRDefault="00514311" w:rsidP="00863781">
            <w:pPr>
              <w:jc w:val="both"/>
            </w:pPr>
            <w:r>
              <w:t>ОПК-4</w:t>
            </w:r>
          </w:p>
          <w:p w:rsidR="00514311" w:rsidRPr="00D540AD" w:rsidRDefault="00514311"/>
        </w:tc>
      </w:tr>
      <w:tr w:rsidR="00514311" w:rsidRPr="00D540AD" w:rsidTr="00132B59">
        <w:tc>
          <w:tcPr>
            <w:tcW w:w="4217" w:type="dxa"/>
          </w:tcPr>
          <w:p w:rsidR="00514311" w:rsidRPr="00D540AD" w:rsidRDefault="00514311">
            <w:r w:rsidRPr="00D540AD">
              <w:t>4.Система налогообложения организаций и индивидуальных предпринимателей в РФ</w:t>
            </w:r>
          </w:p>
        </w:tc>
        <w:tc>
          <w:tcPr>
            <w:tcW w:w="708" w:type="dxa"/>
          </w:tcPr>
          <w:p w:rsidR="00514311" w:rsidRPr="00D540AD" w:rsidRDefault="00514311">
            <w:pPr>
              <w:jc w:val="center"/>
            </w:pPr>
            <w:r w:rsidRPr="00D540AD">
              <w:t>14</w:t>
            </w:r>
          </w:p>
        </w:tc>
        <w:tc>
          <w:tcPr>
            <w:tcW w:w="850" w:type="dxa"/>
          </w:tcPr>
          <w:p w:rsidR="00514311" w:rsidRPr="00D540AD" w:rsidRDefault="00514311">
            <w:pPr>
              <w:jc w:val="center"/>
            </w:pPr>
            <w:r w:rsidRPr="00D540AD">
              <w:t>8</w:t>
            </w:r>
          </w:p>
        </w:tc>
        <w:tc>
          <w:tcPr>
            <w:tcW w:w="851" w:type="dxa"/>
          </w:tcPr>
          <w:p w:rsidR="00514311" w:rsidRPr="00D540AD" w:rsidRDefault="00514311">
            <w:pPr>
              <w:jc w:val="center"/>
            </w:pPr>
            <w:r w:rsidRPr="00D540AD">
              <w:t>4</w:t>
            </w:r>
          </w:p>
        </w:tc>
        <w:tc>
          <w:tcPr>
            <w:tcW w:w="850" w:type="dxa"/>
          </w:tcPr>
          <w:p w:rsidR="00514311" w:rsidRPr="00D540AD" w:rsidRDefault="00514311">
            <w:pPr>
              <w:jc w:val="center"/>
            </w:pPr>
          </w:p>
        </w:tc>
        <w:tc>
          <w:tcPr>
            <w:tcW w:w="729" w:type="dxa"/>
          </w:tcPr>
          <w:p w:rsidR="00514311" w:rsidRPr="00D540AD" w:rsidRDefault="00514311">
            <w:pPr>
              <w:jc w:val="center"/>
            </w:pPr>
            <w:r w:rsidRPr="00D540AD">
              <w:t>4</w:t>
            </w:r>
          </w:p>
        </w:tc>
        <w:tc>
          <w:tcPr>
            <w:tcW w:w="720" w:type="dxa"/>
          </w:tcPr>
          <w:p w:rsidR="00514311" w:rsidRPr="00D540AD" w:rsidRDefault="00514311">
            <w:pPr>
              <w:jc w:val="center"/>
            </w:pPr>
            <w:r w:rsidRPr="00D540AD">
              <w:t>6</w:t>
            </w:r>
          </w:p>
        </w:tc>
        <w:tc>
          <w:tcPr>
            <w:tcW w:w="960" w:type="dxa"/>
          </w:tcPr>
          <w:p w:rsidR="00514311" w:rsidRPr="00D540AD" w:rsidRDefault="00514311" w:rsidP="00863781">
            <w:pPr>
              <w:jc w:val="both"/>
            </w:pPr>
            <w:r>
              <w:t>ОПК-4</w:t>
            </w:r>
          </w:p>
          <w:p w:rsidR="00514311" w:rsidRPr="00D540AD" w:rsidRDefault="00514311" w:rsidP="00863781">
            <w:pPr>
              <w:jc w:val="both"/>
            </w:pPr>
          </w:p>
          <w:p w:rsidR="00514311" w:rsidRPr="00D540AD" w:rsidRDefault="00514311"/>
        </w:tc>
      </w:tr>
      <w:tr w:rsidR="00514311" w:rsidRPr="00D540AD" w:rsidTr="00132B59">
        <w:tc>
          <w:tcPr>
            <w:tcW w:w="4217" w:type="dxa"/>
          </w:tcPr>
          <w:p w:rsidR="00514311" w:rsidRPr="00D540AD" w:rsidRDefault="00514311">
            <w:r w:rsidRPr="00D540AD">
              <w:t>5.Основы</w:t>
            </w:r>
            <w:r>
              <w:t xml:space="preserve"> </w:t>
            </w:r>
            <w:r w:rsidRPr="00D540AD">
              <w:rPr>
                <w:rStyle w:val="grame"/>
              </w:rPr>
              <w:t>бизнес-планирования</w:t>
            </w:r>
            <w:r w:rsidRPr="00D540AD">
              <w:t xml:space="preserve"> предпринимательской деятельности</w:t>
            </w:r>
          </w:p>
        </w:tc>
        <w:tc>
          <w:tcPr>
            <w:tcW w:w="708" w:type="dxa"/>
          </w:tcPr>
          <w:p w:rsidR="00514311" w:rsidRPr="00D540AD" w:rsidRDefault="00514311">
            <w:pPr>
              <w:jc w:val="center"/>
            </w:pPr>
            <w:r w:rsidRPr="00D540AD">
              <w:t>28</w:t>
            </w:r>
          </w:p>
        </w:tc>
        <w:tc>
          <w:tcPr>
            <w:tcW w:w="850" w:type="dxa"/>
          </w:tcPr>
          <w:p w:rsidR="00514311" w:rsidRPr="00D540AD" w:rsidRDefault="00514311">
            <w:pPr>
              <w:jc w:val="center"/>
            </w:pPr>
            <w:r w:rsidRPr="00D540AD">
              <w:t>16</w:t>
            </w:r>
          </w:p>
        </w:tc>
        <w:tc>
          <w:tcPr>
            <w:tcW w:w="851" w:type="dxa"/>
          </w:tcPr>
          <w:p w:rsidR="00514311" w:rsidRPr="00D540AD" w:rsidRDefault="00514311">
            <w:pPr>
              <w:jc w:val="center"/>
            </w:pPr>
            <w:r w:rsidRPr="00D540AD">
              <w:t>8</w:t>
            </w:r>
          </w:p>
        </w:tc>
        <w:tc>
          <w:tcPr>
            <w:tcW w:w="850" w:type="dxa"/>
          </w:tcPr>
          <w:p w:rsidR="00514311" w:rsidRPr="00D540AD" w:rsidRDefault="00514311">
            <w:pPr>
              <w:jc w:val="center"/>
            </w:pPr>
          </w:p>
        </w:tc>
        <w:tc>
          <w:tcPr>
            <w:tcW w:w="729" w:type="dxa"/>
          </w:tcPr>
          <w:p w:rsidR="00514311" w:rsidRPr="00D540AD" w:rsidRDefault="00514311">
            <w:pPr>
              <w:jc w:val="center"/>
            </w:pPr>
            <w:r w:rsidRPr="00D540AD">
              <w:t>8</w:t>
            </w:r>
          </w:p>
        </w:tc>
        <w:tc>
          <w:tcPr>
            <w:tcW w:w="720" w:type="dxa"/>
          </w:tcPr>
          <w:p w:rsidR="00514311" w:rsidRPr="00D540AD" w:rsidRDefault="00514311">
            <w:pPr>
              <w:jc w:val="center"/>
            </w:pPr>
            <w:r w:rsidRPr="00D540AD">
              <w:t>12</w:t>
            </w:r>
          </w:p>
        </w:tc>
        <w:tc>
          <w:tcPr>
            <w:tcW w:w="960" w:type="dxa"/>
          </w:tcPr>
          <w:p w:rsidR="00514311" w:rsidRPr="00D540AD" w:rsidRDefault="00514311" w:rsidP="00863781">
            <w:pPr>
              <w:jc w:val="both"/>
            </w:pPr>
            <w:r>
              <w:t>ОПК-4</w:t>
            </w:r>
          </w:p>
          <w:p w:rsidR="00514311" w:rsidRPr="00D540AD" w:rsidRDefault="00514311"/>
        </w:tc>
      </w:tr>
      <w:tr w:rsidR="00514311" w:rsidRPr="00D540AD" w:rsidTr="00132B59">
        <w:tc>
          <w:tcPr>
            <w:tcW w:w="4217" w:type="dxa"/>
          </w:tcPr>
          <w:p w:rsidR="00514311" w:rsidRPr="00D540AD" w:rsidRDefault="00514311" w:rsidP="00132B59">
            <w:pPr>
              <w:snapToGrid w:val="0"/>
              <w:spacing w:before="100" w:beforeAutospacing="1" w:after="100" w:afterAutospacing="1"/>
            </w:pPr>
            <w:r w:rsidRPr="00D540AD">
              <w:t>6.Особенности предпринимательской деятельности в сфере СКС</w:t>
            </w:r>
          </w:p>
        </w:tc>
        <w:tc>
          <w:tcPr>
            <w:tcW w:w="708" w:type="dxa"/>
          </w:tcPr>
          <w:p w:rsidR="00514311" w:rsidRPr="00D540AD" w:rsidRDefault="00514311">
            <w:pPr>
              <w:jc w:val="center"/>
            </w:pPr>
            <w:r w:rsidRPr="00D540AD">
              <w:t>20</w:t>
            </w:r>
          </w:p>
        </w:tc>
        <w:tc>
          <w:tcPr>
            <w:tcW w:w="850" w:type="dxa"/>
          </w:tcPr>
          <w:p w:rsidR="00514311" w:rsidRPr="00D540AD" w:rsidRDefault="00514311">
            <w:pPr>
              <w:jc w:val="center"/>
            </w:pPr>
            <w:r w:rsidRPr="00D540AD">
              <w:t>12</w:t>
            </w:r>
          </w:p>
        </w:tc>
        <w:tc>
          <w:tcPr>
            <w:tcW w:w="851" w:type="dxa"/>
          </w:tcPr>
          <w:p w:rsidR="00514311" w:rsidRPr="00D540AD" w:rsidRDefault="00514311">
            <w:pPr>
              <w:jc w:val="center"/>
            </w:pPr>
            <w:r w:rsidRPr="00D540AD">
              <w:t>6</w:t>
            </w:r>
          </w:p>
        </w:tc>
        <w:tc>
          <w:tcPr>
            <w:tcW w:w="850" w:type="dxa"/>
          </w:tcPr>
          <w:p w:rsidR="00514311" w:rsidRPr="00D540AD" w:rsidRDefault="00514311">
            <w:pPr>
              <w:jc w:val="center"/>
            </w:pPr>
          </w:p>
        </w:tc>
        <w:tc>
          <w:tcPr>
            <w:tcW w:w="729" w:type="dxa"/>
          </w:tcPr>
          <w:p w:rsidR="00514311" w:rsidRPr="00D540AD" w:rsidRDefault="00514311">
            <w:pPr>
              <w:jc w:val="center"/>
            </w:pPr>
            <w:r w:rsidRPr="00D540AD">
              <w:t>6</w:t>
            </w:r>
          </w:p>
        </w:tc>
        <w:tc>
          <w:tcPr>
            <w:tcW w:w="720" w:type="dxa"/>
          </w:tcPr>
          <w:p w:rsidR="00514311" w:rsidRPr="00D540AD" w:rsidRDefault="00514311">
            <w:pPr>
              <w:jc w:val="center"/>
            </w:pPr>
            <w:r w:rsidRPr="00D540AD">
              <w:t>8</w:t>
            </w:r>
          </w:p>
        </w:tc>
        <w:tc>
          <w:tcPr>
            <w:tcW w:w="960" w:type="dxa"/>
          </w:tcPr>
          <w:p w:rsidR="00514311" w:rsidRPr="00D540AD" w:rsidRDefault="00514311" w:rsidP="00863781">
            <w:pPr>
              <w:jc w:val="both"/>
            </w:pPr>
            <w:r>
              <w:t>ОПК-4</w:t>
            </w:r>
          </w:p>
          <w:p w:rsidR="00514311" w:rsidRPr="00D540AD" w:rsidRDefault="00514311"/>
        </w:tc>
      </w:tr>
      <w:tr w:rsidR="00514311" w:rsidRPr="00D540AD" w:rsidTr="00132B59">
        <w:tc>
          <w:tcPr>
            <w:tcW w:w="4217" w:type="dxa"/>
          </w:tcPr>
          <w:p w:rsidR="00514311" w:rsidRPr="00D540AD" w:rsidRDefault="00514311">
            <w:pPr>
              <w:rPr>
                <w:b/>
              </w:rPr>
            </w:pPr>
            <w:r w:rsidRPr="00D540AD">
              <w:rPr>
                <w:b/>
              </w:rPr>
              <w:t>Итого по дисциплине</w:t>
            </w:r>
          </w:p>
        </w:tc>
        <w:tc>
          <w:tcPr>
            <w:tcW w:w="708" w:type="dxa"/>
          </w:tcPr>
          <w:p w:rsidR="00514311" w:rsidRPr="00D540AD" w:rsidRDefault="00514311">
            <w:pPr>
              <w:jc w:val="center"/>
              <w:rPr>
                <w:b/>
              </w:rPr>
            </w:pPr>
            <w:r w:rsidRPr="00D540AD">
              <w:rPr>
                <w:b/>
              </w:rPr>
              <w:t>108</w:t>
            </w:r>
          </w:p>
        </w:tc>
        <w:tc>
          <w:tcPr>
            <w:tcW w:w="850" w:type="dxa"/>
          </w:tcPr>
          <w:p w:rsidR="00514311" w:rsidRPr="00D540AD" w:rsidRDefault="00514311">
            <w:pPr>
              <w:jc w:val="center"/>
              <w:rPr>
                <w:b/>
              </w:rPr>
            </w:pPr>
            <w:r w:rsidRPr="00D540AD">
              <w:rPr>
                <w:b/>
              </w:rPr>
              <w:t>60</w:t>
            </w:r>
          </w:p>
        </w:tc>
        <w:tc>
          <w:tcPr>
            <w:tcW w:w="851" w:type="dxa"/>
          </w:tcPr>
          <w:p w:rsidR="00514311" w:rsidRPr="00D540AD" w:rsidRDefault="00514311">
            <w:pPr>
              <w:jc w:val="center"/>
              <w:rPr>
                <w:b/>
              </w:rPr>
            </w:pPr>
            <w:r w:rsidRPr="00D540AD">
              <w:rPr>
                <w:b/>
              </w:rPr>
              <w:t>30</w:t>
            </w:r>
          </w:p>
        </w:tc>
        <w:tc>
          <w:tcPr>
            <w:tcW w:w="850" w:type="dxa"/>
          </w:tcPr>
          <w:p w:rsidR="00514311" w:rsidRPr="00D540AD" w:rsidRDefault="00514311">
            <w:pPr>
              <w:jc w:val="center"/>
              <w:rPr>
                <w:b/>
              </w:rPr>
            </w:pPr>
          </w:p>
        </w:tc>
        <w:tc>
          <w:tcPr>
            <w:tcW w:w="729" w:type="dxa"/>
          </w:tcPr>
          <w:p w:rsidR="00514311" w:rsidRPr="00D540AD" w:rsidRDefault="00514311">
            <w:pPr>
              <w:jc w:val="center"/>
              <w:rPr>
                <w:b/>
              </w:rPr>
            </w:pPr>
            <w:r w:rsidRPr="00D540AD">
              <w:rPr>
                <w:b/>
              </w:rPr>
              <w:t>30</w:t>
            </w:r>
          </w:p>
        </w:tc>
        <w:tc>
          <w:tcPr>
            <w:tcW w:w="720" w:type="dxa"/>
          </w:tcPr>
          <w:p w:rsidR="00514311" w:rsidRPr="00D540AD" w:rsidRDefault="00514311">
            <w:pPr>
              <w:jc w:val="center"/>
              <w:rPr>
                <w:b/>
              </w:rPr>
            </w:pPr>
            <w:r w:rsidRPr="00D540AD">
              <w:rPr>
                <w:b/>
              </w:rPr>
              <w:t>48</w:t>
            </w:r>
          </w:p>
        </w:tc>
        <w:tc>
          <w:tcPr>
            <w:tcW w:w="960" w:type="dxa"/>
          </w:tcPr>
          <w:p w:rsidR="00514311" w:rsidRPr="00D540AD" w:rsidRDefault="00514311">
            <w:pPr>
              <w:ind w:left="-250"/>
              <w:jc w:val="center"/>
              <w:rPr>
                <w:b/>
              </w:rPr>
            </w:pPr>
          </w:p>
        </w:tc>
      </w:tr>
      <w:tr w:rsidR="00514311" w:rsidRPr="00D540AD" w:rsidTr="00132B59">
        <w:tc>
          <w:tcPr>
            <w:tcW w:w="4217" w:type="dxa"/>
          </w:tcPr>
          <w:p w:rsidR="00514311" w:rsidRPr="00D540AD" w:rsidRDefault="00514311">
            <w:pPr>
              <w:rPr>
                <w:b/>
              </w:rPr>
            </w:pPr>
            <w:r w:rsidRPr="00D540AD">
              <w:rPr>
                <w:b/>
              </w:rPr>
              <w:t>Зачетных единиц</w:t>
            </w:r>
          </w:p>
        </w:tc>
        <w:tc>
          <w:tcPr>
            <w:tcW w:w="708" w:type="dxa"/>
          </w:tcPr>
          <w:p w:rsidR="00514311" w:rsidRPr="00D540AD" w:rsidRDefault="00514311">
            <w:pPr>
              <w:jc w:val="center"/>
              <w:rPr>
                <w:b/>
              </w:rPr>
            </w:pPr>
            <w:r w:rsidRPr="00D540AD">
              <w:rPr>
                <w:b/>
              </w:rPr>
              <w:t>3</w:t>
            </w:r>
          </w:p>
        </w:tc>
        <w:tc>
          <w:tcPr>
            <w:tcW w:w="850" w:type="dxa"/>
          </w:tcPr>
          <w:p w:rsidR="00514311" w:rsidRPr="00D540AD" w:rsidRDefault="00514311">
            <w:pPr>
              <w:jc w:val="center"/>
              <w:rPr>
                <w:b/>
              </w:rPr>
            </w:pPr>
          </w:p>
        </w:tc>
        <w:tc>
          <w:tcPr>
            <w:tcW w:w="851" w:type="dxa"/>
          </w:tcPr>
          <w:p w:rsidR="00514311" w:rsidRPr="00D540AD" w:rsidRDefault="00514311">
            <w:pPr>
              <w:jc w:val="center"/>
              <w:rPr>
                <w:b/>
              </w:rPr>
            </w:pPr>
          </w:p>
        </w:tc>
        <w:tc>
          <w:tcPr>
            <w:tcW w:w="850" w:type="dxa"/>
          </w:tcPr>
          <w:p w:rsidR="00514311" w:rsidRPr="00D540AD" w:rsidRDefault="00514311">
            <w:pPr>
              <w:jc w:val="center"/>
              <w:rPr>
                <w:b/>
              </w:rPr>
            </w:pPr>
          </w:p>
        </w:tc>
        <w:tc>
          <w:tcPr>
            <w:tcW w:w="729" w:type="dxa"/>
          </w:tcPr>
          <w:p w:rsidR="00514311" w:rsidRPr="00D540AD" w:rsidRDefault="00514311">
            <w:pPr>
              <w:jc w:val="center"/>
              <w:rPr>
                <w:b/>
              </w:rPr>
            </w:pPr>
          </w:p>
        </w:tc>
        <w:tc>
          <w:tcPr>
            <w:tcW w:w="720" w:type="dxa"/>
          </w:tcPr>
          <w:p w:rsidR="00514311" w:rsidRPr="00D540AD" w:rsidRDefault="00514311">
            <w:pPr>
              <w:jc w:val="center"/>
              <w:rPr>
                <w:b/>
              </w:rPr>
            </w:pPr>
          </w:p>
        </w:tc>
        <w:tc>
          <w:tcPr>
            <w:tcW w:w="960" w:type="dxa"/>
          </w:tcPr>
          <w:p w:rsidR="00514311" w:rsidRPr="00D540AD" w:rsidRDefault="00514311">
            <w:pPr>
              <w:ind w:left="-250"/>
              <w:jc w:val="center"/>
              <w:rPr>
                <w:b/>
              </w:rPr>
            </w:pPr>
          </w:p>
        </w:tc>
      </w:tr>
    </w:tbl>
    <w:p w:rsidR="00514311" w:rsidRDefault="00514311" w:rsidP="006A0306">
      <w:pPr>
        <w:rPr>
          <w:b/>
        </w:rPr>
      </w:pPr>
    </w:p>
    <w:p w:rsidR="00514311" w:rsidRDefault="00514311" w:rsidP="00D96D06">
      <w:pPr>
        <w:jc w:val="right"/>
        <w:rPr>
          <w:i/>
        </w:rPr>
      </w:pPr>
      <w:r>
        <w:rPr>
          <w:b/>
        </w:rPr>
        <w:br w:type="page"/>
      </w:r>
      <w:r>
        <w:rPr>
          <w:i/>
        </w:rPr>
        <w:t>Приложение</w:t>
      </w:r>
    </w:p>
    <w:p w:rsidR="00514311" w:rsidRDefault="00514311" w:rsidP="00D96D06">
      <w:pPr>
        <w:pStyle w:val="Heading2"/>
        <w:numPr>
          <w:ilvl w:val="0"/>
          <w:numId w:val="0"/>
        </w:numPr>
        <w:tabs>
          <w:tab w:val="left" w:pos="708"/>
        </w:tabs>
        <w:rPr>
          <w:b/>
          <w:i w:val="0"/>
        </w:rPr>
      </w:pPr>
      <w:r>
        <w:rPr>
          <w:b/>
          <w:i w:val="0"/>
        </w:rPr>
        <w:t>Тематический план изучения дисциплины</w:t>
      </w:r>
    </w:p>
    <w:p w:rsidR="00514311" w:rsidRDefault="00514311" w:rsidP="00D96D06">
      <w:pPr>
        <w:pStyle w:val="Heading2"/>
        <w:numPr>
          <w:ilvl w:val="0"/>
          <w:numId w:val="0"/>
        </w:numPr>
        <w:tabs>
          <w:tab w:val="left" w:pos="708"/>
        </w:tabs>
        <w:rPr>
          <w:b/>
          <w:i w:val="0"/>
        </w:rPr>
      </w:pPr>
      <w:r>
        <w:rPr>
          <w:b/>
          <w:i w:val="0"/>
        </w:rPr>
        <w:t xml:space="preserve"> «Организация предпринимательской деятельности в СКС»</w:t>
      </w:r>
    </w:p>
    <w:p w:rsidR="00514311" w:rsidRPr="00863781" w:rsidRDefault="00514311" w:rsidP="00D96D06"/>
    <w:p w:rsidR="00514311" w:rsidRPr="00F87338" w:rsidRDefault="00514311" w:rsidP="00D96D06">
      <w:r w:rsidRPr="00F87338">
        <w:rPr>
          <w:b/>
        </w:rPr>
        <w:t>Год набора</w:t>
      </w:r>
      <w:r>
        <w:t xml:space="preserve">:  2022              </w:t>
      </w:r>
      <w:r w:rsidRPr="00F87338">
        <w:rPr>
          <w:b/>
        </w:rPr>
        <w:t>Форма обучения</w:t>
      </w:r>
      <w:r>
        <w:rPr>
          <w:b/>
        </w:rPr>
        <w:t xml:space="preserve">: </w:t>
      </w:r>
      <w:r>
        <w:t>очно-заочная</w:t>
      </w:r>
      <w:r w:rsidRPr="00F87338">
        <w:t xml:space="preserve">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7"/>
        <w:gridCol w:w="708"/>
        <w:gridCol w:w="850"/>
        <w:gridCol w:w="851"/>
        <w:gridCol w:w="850"/>
        <w:gridCol w:w="729"/>
        <w:gridCol w:w="720"/>
        <w:gridCol w:w="960"/>
      </w:tblGrid>
      <w:tr w:rsidR="00514311" w:rsidRPr="00D540AD" w:rsidTr="00CB7514">
        <w:tc>
          <w:tcPr>
            <w:tcW w:w="4217" w:type="dxa"/>
            <w:vMerge w:val="restart"/>
          </w:tcPr>
          <w:p w:rsidR="00514311" w:rsidRPr="00D540AD" w:rsidRDefault="00514311" w:rsidP="00CB7514">
            <w:pPr>
              <w:jc w:val="center"/>
              <w:rPr>
                <w:b/>
              </w:rPr>
            </w:pPr>
            <w:r w:rsidRPr="00D540AD">
              <w:rPr>
                <w:b/>
              </w:rPr>
              <w:t>Наименование разделов и тем</w:t>
            </w:r>
          </w:p>
        </w:tc>
        <w:tc>
          <w:tcPr>
            <w:tcW w:w="708" w:type="dxa"/>
            <w:vMerge w:val="restart"/>
            <w:textDirection w:val="btLr"/>
          </w:tcPr>
          <w:p w:rsidR="00514311" w:rsidRPr="00D540AD" w:rsidRDefault="00514311" w:rsidP="00CB7514">
            <w:pPr>
              <w:jc w:val="center"/>
              <w:rPr>
                <w:b/>
              </w:rPr>
            </w:pPr>
            <w:r w:rsidRPr="00D540AD">
              <w:rPr>
                <w:b/>
              </w:rPr>
              <w:t>Всего</w:t>
            </w:r>
          </w:p>
        </w:tc>
        <w:tc>
          <w:tcPr>
            <w:tcW w:w="4000" w:type="dxa"/>
            <w:gridSpan w:val="5"/>
          </w:tcPr>
          <w:p w:rsidR="00514311" w:rsidRPr="00D540AD" w:rsidRDefault="00514311" w:rsidP="00CB7514">
            <w:pPr>
              <w:jc w:val="center"/>
              <w:rPr>
                <w:b/>
              </w:rPr>
            </w:pPr>
            <w:r w:rsidRPr="00D540AD">
              <w:rPr>
                <w:b/>
              </w:rPr>
              <w:t>Трудоемкость по дисциплине</w:t>
            </w:r>
          </w:p>
        </w:tc>
        <w:tc>
          <w:tcPr>
            <w:tcW w:w="960" w:type="dxa"/>
            <w:vMerge w:val="restart"/>
            <w:textDirection w:val="btLr"/>
          </w:tcPr>
          <w:p w:rsidR="00514311" w:rsidRPr="00D540AD" w:rsidRDefault="00514311" w:rsidP="00CB7514">
            <w:pPr>
              <w:ind w:left="-250" w:right="113"/>
              <w:jc w:val="center"/>
              <w:rPr>
                <w:b/>
              </w:rPr>
            </w:pPr>
            <w:r w:rsidRPr="00D540AD">
              <w:rPr>
                <w:b/>
              </w:rPr>
              <w:t>Ф</w:t>
            </w:r>
            <w:r w:rsidRPr="00D540AD">
              <w:rPr>
                <w:b/>
                <w:spacing w:val="-20"/>
              </w:rPr>
              <w:t xml:space="preserve">ормируемые </w:t>
            </w:r>
            <w:r w:rsidRPr="00D540AD">
              <w:rPr>
                <w:b/>
              </w:rPr>
              <w:t>компетенции</w:t>
            </w:r>
          </w:p>
        </w:tc>
      </w:tr>
      <w:tr w:rsidR="00514311" w:rsidRPr="00D540AD" w:rsidTr="00CB7514">
        <w:trPr>
          <w:cantSplit/>
          <w:trHeight w:val="276"/>
        </w:trPr>
        <w:tc>
          <w:tcPr>
            <w:tcW w:w="4217" w:type="dxa"/>
            <w:vMerge/>
            <w:vAlign w:val="center"/>
          </w:tcPr>
          <w:p w:rsidR="00514311" w:rsidRPr="00D540AD" w:rsidRDefault="00514311" w:rsidP="00CB7514">
            <w:pPr>
              <w:suppressAutoHyphens w:val="0"/>
              <w:rPr>
                <w:b/>
              </w:rPr>
            </w:pPr>
          </w:p>
        </w:tc>
        <w:tc>
          <w:tcPr>
            <w:tcW w:w="708" w:type="dxa"/>
            <w:vMerge/>
            <w:vAlign w:val="center"/>
          </w:tcPr>
          <w:p w:rsidR="00514311" w:rsidRPr="00D540AD" w:rsidRDefault="00514311" w:rsidP="00CB7514">
            <w:pPr>
              <w:suppressAutoHyphens w:val="0"/>
              <w:rPr>
                <w:b/>
              </w:rPr>
            </w:pPr>
          </w:p>
        </w:tc>
        <w:tc>
          <w:tcPr>
            <w:tcW w:w="850" w:type="dxa"/>
            <w:vMerge w:val="restart"/>
          </w:tcPr>
          <w:p w:rsidR="00514311" w:rsidRPr="00D540AD" w:rsidRDefault="00514311" w:rsidP="00CB7514">
            <w:pPr>
              <w:ind w:left="-108"/>
              <w:jc w:val="center"/>
            </w:pPr>
            <w:r w:rsidRPr="00D540AD">
              <w:t>контакт. работа</w:t>
            </w:r>
          </w:p>
        </w:tc>
        <w:tc>
          <w:tcPr>
            <w:tcW w:w="2430" w:type="dxa"/>
            <w:gridSpan w:val="3"/>
          </w:tcPr>
          <w:p w:rsidR="00514311" w:rsidRPr="00D540AD" w:rsidRDefault="00514311" w:rsidP="00CB7514">
            <w:pPr>
              <w:jc w:val="center"/>
            </w:pPr>
            <w:r w:rsidRPr="00D540AD">
              <w:t>в т.ч.</w:t>
            </w:r>
          </w:p>
        </w:tc>
        <w:tc>
          <w:tcPr>
            <w:tcW w:w="720" w:type="dxa"/>
            <w:vMerge w:val="restart"/>
            <w:vAlign w:val="center"/>
          </w:tcPr>
          <w:p w:rsidR="00514311" w:rsidRPr="00D540AD" w:rsidRDefault="00514311" w:rsidP="00CB7514">
            <w:pPr>
              <w:jc w:val="center"/>
            </w:pPr>
            <w:r w:rsidRPr="00D540AD">
              <w:t>СР</w:t>
            </w:r>
          </w:p>
        </w:tc>
        <w:tc>
          <w:tcPr>
            <w:tcW w:w="960" w:type="dxa"/>
            <w:vMerge/>
            <w:vAlign w:val="center"/>
          </w:tcPr>
          <w:p w:rsidR="00514311" w:rsidRPr="00D540AD" w:rsidRDefault="00514311" w:rsidP="00CB7514">
            <w:pPr>
              <w:suppressAutoHyphens w:val="0"/>
              <w:rPr>
                <w:b/>
              </w:rPr>
            </w:pPr>
          </w:p>
        </w:tc>
      </w:tr>
      <w:tr w:rsidR="00514311" w:rsidRPr="00D540AD" w:rsidTr="00CB7514">
        <w:trPr>
          <w:trHeight w:val="992"/>
        </w:trPr>
        <w:tc>
          <w:tcPr>
            <w:tcW w:w="4217" w:type="dxa"/>
            <w:vMerge/>
            <w:vAlign w:val="center"/>
          </w:tcPr>
          <w:p w:rsidR="00514311" w:rsidRPr="00D540AD" w:rsidRDefault="00514311" w:rsidP="00CB7514">
            <w:pPr>
              <w:suppressAutoHyphens w:val="0"/>
              <w:rPr>
                <w:b/>
              </w:rPr>
            </w:pPr>
          </w:p>
        </w:tc>
        <w:tc>
          <w:tcPr>
            <w:tcW w:w="708" w:type="dxa"/>
            <w:vMerge/>
            <w:vAlign w:val="center"/>
          </w:tcPr>
          <w:p w:rsidR="00514311" w:rsidRPr="00D540AD" w:rsidRDefault="00514311" w:rsidP="00CB7514">
            <w:pPr>
              <w:suppressAutoHyphens w:val="0"/>
              <w:rPr>
                <w:b/>
              </w:rPr>
            </w:pPr>
          </w:p>
        </w:tc>
        <w:tc>
          <w:tcPr>
            <w:tcW w:w="850" w:type="dxa"/>
            <w:vMerge/>
            <w:vAlign w:val="center"/>
          </w:tcPr>
          <w:p w:rsidR="00514311" w:rsidRPr="00D540AD" w:rsidRDefault="00514311" w:rsidP="00CB7514">
            <w:pPr>
              <w:suppressAutoHyphens w:val="0"/>
            </w:pPr>
          </w:p>
        </w:tc>
        <w:tc>
          <w:tcPr>
            <w:tcW w:w="851" w:type="dxa"/>
          </w:tcPr>
          <w:p w:rsidR="00514311" w:rsidRPr="00D540AD" w:rsidRDefault="00514311" w:rsidP="00CB7514">
            <w:pPr>
              <w:jc w:val="center"/>
            </w:pPr>
            <w:r w:rsidRPr="00D540AD">
              <w:t>лекции</w:t>
            </w:r>
          </w:p>
        </w:tc>
        <w:tc>
          <w:tcPr>
            <w:tcW w:w="850" w:type="dxa"/>
          </w:tcPr>
          <w:p w:rsidR="00514311" w:rsidRPr="00D540AD" w:rsidRDefault="00514311" w:rsidP="00CB7514">
            <w:pPr>
              <w:jc w:val="center"/>
            </w:pPr>
            <w:r w:rsidRPr="00D540AD">
              <w:t>лаб.</w:t>
            </w:r>
          </w:p>
          <w:p w:rsidR="00514311" w:rsidRPr="00D540AD" w:rsidRDefault="00514311" w:rsidP="00CB7514">
            <w:r w:rsidRPr="00D540AD">
              <w:t>работы</w:t>
            </w:r>
          </w:p>
        </w:tc>
        <w:tc>
          <w:tcPr>
            <w:tcW w:w="729" w:type="dxa"/>
          </w:tcPr>
          <w:p w:rsidR="00514311" w:rsidRPr="00D540AD" w:rsidRDefault="00514311" w:rsidP="00CB7514">
            <w:pPr>
              <w:jc w:val="center"/>
            </w:pPr>
            <w:r w:rsidRPr="00D540AD">
              <w:t>практ./ сем</w:t>
            </w:r>
          </w:p>
        </w:tc>
        <w:tc>
          <w:tcPr>
            <w:tcW w:w="720" w:type="dxa"/>
            <w:vMerge/>
            <w:vAlign w:val="center"/>
          </w:tcPr>
          <w:p w:rsidR="00514311" w:rsidRPr="00D540AD" w:rsidRDefault="00514311" w:rsidP="00CB7514">
            <w:pPr>
              <w:suppressAutoHyphens w:val="0"/>
            </w:pPr>
          </w:p>
        </w:tc>
        <w:tc>
          <w:tcPr>
            <w:tcW w:w="960" w:type="dxa"/>
            <w:vMerge/>
            <w:vAlign w:val="center"/>
          </w:tcPr>
          <w:p w:rsidR="00514311" w:rsidRPr="00D540AD" w:rsidRDefault="00514311" w:rsidP="00CB7514">
            <w:pPr>
              <w:suppressAutoHyphens w:val="0"/>
              <w:rPr>
                <w:b/>
              </w:rPr>
            </w:pPr>
          </w:p>
        </w:tc>
      </w:tr>
      <w:tr w:rsidR="00514311" w:rsidRPr="00D540AD" w:rsidTr="00CB7514">
        <w:tc>
          <w:tcPr>
            <w:tcW w:w="4217" w:type="dxa"/>
            <w:vAlign w:val="center"/>
          </w:tcPr>
          <w:p w:rsidR="00514311" w:rsidRPr="00D540AD" w:rsidRDefault="00514311" w:rsidP="00CB7514">
            <w:r w:rsidRPr="00D540AD">
              <w:t>1.Общая характеристика предпринимательства и предпринимательской деятельности</w:t>
            </w:r>
          </w:p>
        </w:tc>
        <w:tc>
          <w:tcPr>
            <w:tcW w:w="708" w:type="dxa"/>
          </w:tcPr>
          <w:p w:rsidR="00514311" w:rsidRPr="00D540AD" w:rsidRDefault="00514311" w:rsidP="00CB7514">
            <w:pPr>
              <w:jc w:val="center"/>
            </w:pPr>
            <w:r>
              <w:t>18</w:t>
            </w:r>
          </w:p>
        </w:tc>
        <w:tc>
          <w:tcPr>
            <w:tcW w:w="850" w:type="dxa"/>
          </w:tcPr>
          <w:p w:rsidR="00514311" w:rsidRPr="00D540AD" w:rsidRDefault="00514311" w:rsidP="00CB7514">
            <w:pPr>
              <w:jc w:val="center"/>
            </w:pPr>
            <w:r>
              <w:t>4</w:t>
            </w:r>
          </w:p>
        </w:tc>
        <w:tc>
          <w:tcPr>
            <w:tcW w:w="851" w:type="dxa"/>
          </w:tcPr>
          <w:p w:rsidR="00514311" w:rsidRPr="00D540AD" w:rsidRDefault="00514311" w:rsidP="00CB7514">
            <w:pPr>
              <w:jc w:val="center"/>
            </w:pPr>
            <w:r w:rsidRPr="00D540AD">
              <w:t>2</w:t>
            </w:r>
          </w:p>
        </w:tc>
        <w:tc>
          <w:tcPr>
            <w:tcW w:w="850" w:type="dxa"/>
          </w:tcPr>
          <w:p w:rsidR="00514311" w:rsidRPr="00D540AD" w:rsidRDefault="00514311" w:rsidP="00CB7514">
            <w:pPr>
              <w:jc w:val="center"/>
            </w:pPr>
          </w:p>
        </w:tc>
        <w:tc>
          <w:tcPr>
            <w:tcW w:w="729" w:type="dxa"/>
          </w:tcPr>
          <w:p w:rsidR="00514311" w:rsidRPr="00D540AD" w:rsidRDefault="00514311" w:rsidP="00CB7514">
            <w:pPr>
              <w:jc w:val="center"/>
            </w:pPr>
            <w:r>
              <w:t>2</w:t>
            </w:r>
          </w:p>
        </w:tc>
        <w:tc>
          <w:tcPr>
            <w:tcW w:w="720" w:type="dxa"/>
          </w:tcPr>
          <w:p w:rsidR="00514311" w:rsidRPr="00D540AD" w:rsidRDefault="00514311" w:rsidP="00CB7514">
            <w:pPr>
              <w:jc w:val="center"/>
            </w:pPr>
            <w:r>
              <w:t>14</w:t>
            </w:r>
          </w:p>
        </w:tc>
        <w:tc>
          <w:tcPr>
            <w:tcW w:w="960" w:type="dxa"/>
          </w:tcPr>
          <w:p w:rsidR="00514311" w:rsidRPr="00D540AD" w:rsidRDefault="00514311" w:rsidP="00CB7514">
            <w:pPr>
              <w:jc w:val="both"/>
            </w:pPr>
            <w:r>
              <w:t>ОПК-4</w:t>
            </w:r>
          </w:p>
          <w:p w:rsidR="00514311" w:rsidRPr="00D540AD" w:rsidRDefault="00514311" w:rsidP="00CB7514">
            <w:pPr>
              <w:jc w:val="both"/>
            </w:pPr>
          </w:p>
          <w:p w:rsidR="00514311" w:rsidRPr="00D540AD" w:rsidRDefault="00514311" w:rsidP="00CB7514"/>
        </w:tc>
      </w:tr>
      <w:tr w:rsidR="00514311" w:rsidRPr="00D540AD" w:rsidTr="00CB7514">
        <w:tc>
          <w:tcPr>
            <w:tcW w:w="4217" w:type="dxa"/>
          </w:tcPr>
          <w:p w:rsidR="00514311" w:rsidRPr="00DA4777" w:rsidRDefault="00514311" w:rsidP="00CB7514">
            <w:pPr>
              <w:pStyle w:val="Heading2"/>
              <w:numPr>
                <w:ilvl w:val="0"/>
                <w:numId w:val="0"/>
              </w:numPr>
              <w:tabs>
                <w:tab w:val="left" w:pos="708"/>
              </w:tabs>
              <w:snapToGrid w:val="0"/>
              <w:jc w:val="left"/>
              <w:rPr>
                <w:i w:val="0"/>
              </w:rPr>
            </w:pPr>
            <w:r w:rsidRPr="00DA4777">
              <w:rPr>
                <w:i w:val="0"/>
              </w:rPr>
              <w:t>2.Субъекты и организационно-правовые формы предпринимательской деятельности</w:t>
            </w:r>
          </w:p>
        </w:tc>
        <w:tc>
          <w:tcPr>
            <w:tcW w:w="708" w:type="dxa"/>
          </w:tcPr>
          <w:p w:rsidR="00514311" w:rsidRPr="00D540AD" w:rsidRDefault="00514311" w:rsidP="00CB7514">
            <w:pPr>
              <w:jc w:val="center"/>
            </w:pPr>
            <w:r>
              <w:t>18</w:t>
            </w:r>
          </w:p>
        </w:tc>
        <w:tc>
          <w:tcPr>
            <w:tcW w:w="850" w:type="dxa"/>
          </w:tcPr>
          <w:p w:rsidR="00514311" w:rsidRPr="00D540AD" w:rsidRDefault="00514311" w:rsidP="00CB7514">
            <w:pPr>
              <w:jc w:val="center"/>
            </w:pPr>
            <w:r>
              <w:t>4</w:t>
            </w:r>
          </w:p>
        </w:tc>
        <w:tc>
          <w:tcPr>
            <w:tcW w:w="851" w:type="dxa"/>
          </w:tcPr>
          <w:p w:rsidR="00514311" w:rsidRPr="00D540AD" w:rsidRDefault="00514311" w:rsidP="00CB7514">
            <w:pPr>
              <w:jc w:val="center"/>
            </w:pPr>
            <w:r>
              <w:t>2</w:t>
            </w:r>
          </w:p>
        </w:tc>
        <w:tc>
          <w:tcPr>
            <w:tcW w:w="850" w:type="dxa"/>
          </w:tcPr>
          <w:p w:rsidR="00514311" w:rsidRPr="00D540AD" w:rsidRDefault="00514311" w:rsidP="00CB7514">
            <w:pPr>
              <w:jc w:val="center"/>
            </w:pPr>
          </w:p>
        </w:tc>
        <w:tc>
          <w:tcPr>
            <w:tcW w:w="729" w:type="dxa"/>
          </w:tcPr>
          <w:p w:rsidR="00514311" w:rsidRPr="00D540AD" w:rsidRDefault="00514311" w:rsidP="00CB7514">
            <w:pPr>
              <w:jc w:val="center"/>
            </w:pPr>
            <w:r>
              <w:t>2</w:t>
            </w:r>
          </w:p>
        </w:tc>
        <w:tc>
          <w:tcPr>
            <w:tcW w:w="720" w:type="dxa"/>
          </w:tcPr>
          <w:p w:rsidR="00514311" w:rsidRPr="00D540AD" w:rsidRDefault="00514311" w:rsidP="00CB7514">
            <w:pPr>
              <w:jc w:val="center"/>
            </w:pPr>
            <w:r>
              <w:t>14</w:t>
            </w:r>
          </w:p>
        </w:tc>
        <w:tc>
          <w:tcPr>
            <w:tcW w:w="960" w:type="dxa"/>
          </w:tcPr>
          <w:p w:rsidR="00514311" w:rsidRPr="00D540AD" w:rsidRDefault="00514311" w:rsidP="00CB7514">
            <w:pPr>
              <w:jc w:val="both"/>
            </w:pPr>
            <w:r>
              <w:t>ОПК-4</w:t>
            </w:r>
          </w:p>
          <w:p w:rsidR="00514311" w:rsidRPr="00D540AD" w:rsidRDefault="00514311" w:rsidP="00CB7514"/>
        </w:tc>
      </w:tr>
      <w:tr w:rsidR="00514311" w:rsidRPr="00D540AD" w:rsidTr="00CB7514">
        <w:tc>
          <w:tcPr>
            <w:tcW w:w="4217" w:type="dxa"/>
          </w:tcPr>
          <w:p w:rsidR="00514311" w:rsidRPr="00D540AD" w:rsidRDefault="00514311" w:rsidP="00CB7514">
            <w:r w:rsidRPr="00D540AD">
              <w:t xml:space="preserve">3.Малое </w:t>
            </w:r>
            <w:r>
              <w:t xml:space="preserve">и среднее </w:t>
            </w:r>
            <w:r w:rsidRPr="00D540AD">
              <w:t>предпринимательство</w:t>
            </w:r>
          </w:p>
        </w:tc>
        <w:tc>
          <w:tcPr>
            <w:tcW w:w="708" w:type="dxa"/>
          </w:tcPr>
          <w:p w:rsidR="00514311" w:rsidRPr="00D540AD" w:rsidRDefault="00514311" w:rsidP="00CB7514">
            <w:pPr>
              <w:jc w:val="center"/>
            </w:pPr>
            <w:r>
              <w:t>18</w:t>
            </w:r>
          </w:p>
        </w:tc>
        <w:tc>
          <w:tcPr>
            <w:tcW w:w="850" w:type="dxa"/>
          </w:tcPr>
          <w:p w:rsidR="00514311" w:rsidRPr="00D540AD" w:rsidRDefault="00514311" w:rsidP="00CB7514">
            <w:pPr>
              <w:jc w:val="center"/>
            </w:pPr>
            <w:r>
              <w:t>4</w:t>
            </w:r>
          </w:p>
        </w:tc>
        <w:tc>
          <w:tcPr>
            <w:tcW w:w="851" w:type="dxa"/>
          </w:tcPr>
          <w:p w:rsidR="00514311" w:rsidRPr="00D540AD" w:rsidRDefault="00514311" w:rsidP="00CB7514">
            <w:pPr>
              <w:jc w:val="center"/>
            </w:pPr>
            <w:r>
              <w:t>2</w:t>
            </w:r>
          </w:p>
        </w:tc>
        <w:tc>
          <w:tcPr>
            <w:tcW w:w="850" w:type="dxa"/>
          </w:tcPr>
          <w:p w:rsidR="00514311" w:rsidRPr="00D540AD" w:rsidRDefault="00514311" w:rsidP="00CB7514">
            <w:pPr>
              <w:jc w:val="center"/>
            </w:pPr>
          </w:p>
        </w:tc>
        <w:tc>
          <w:tcPr>
            <w:tcW w:w="729" w:type="dxa"/>
          </w:tcPr>
          <w:p w:rsidR="00514311" w:rsidRPr="00D540AD" w:rsidRDefault="00514311" w:rsidP="00CB7514">
            <w:pPr>
              <w:jc w:val="center"/>
            </w:pPr>
            <w:r>
              <w:t>2</w:t>
            </w:r>
          </w:p>
        </w:tc>
        <w:tc>
          <w:tcPr>
            <w:tcW w:w="720" w:type="dxa"/>
          </w:tcPr>
          <w:p w:rsidR="00514311" w:rsidRPr="00D540AD" w:rsidRDefault="00514311" w:rsidP="00CB7514">
            <w:pPr>
              <w:jc w:val="center"/>
            </w:pPr>
            <w:r>
              <w:t>14</w:t>
            </w:r>
          </w:p>
        </w:tc>
        <w:tc>
          <w:tcPr>
            <w:tcW w:w="960" w:type="dxa"/>
          </w:tcPr>
          <w:p w:rsidR="00514311" w:rsidRPr="00D540AD" w:rsidRDefault="00514311" w:rsidP="00CB7514">
            <w:pPr>
              <w:jc w:val="both"/>
            </w:pPr>
            <w:r>
              <w:t>ОПК-4</w:t>
            </w:r>
          </w:p>
          <w:p w:rsidR="00514311" w:rsidRPr="00D540AD" w:rsidRDefault="00514311" w:rsidP="00CB7514"/>
        </w:tc>
      </w:tr>
      <w:tr w:rsidR="00514311" w:rsidRPr="00D540AD" w:rsidTr="00CB7514">
        <w:tc>
          <w:tcPr>
            <w:tcW w:w="4217" w:type="dxa"/>
          </w:tcPr>
          <w:p w:rsidR="00514311" w:rsidRPr="00D540AD" w:rsidRDefault="00514311" w:rsidP="00CB7514">
            <w:r w:rsidRPr="00D540AD">
              <w:t>4.Система налогообложения организаций и индивидуальных предпринимателей в РФ</w:t>
            </w:r>
          </w:p>
        </w:tc>
        <w:tc>
          <w:tcPr>
            <w:tcW w:w="708" w:type="dxa"/>
          </w:tcPr>
          <w:p w:rsidR="00514311" w:rsidRPr="00D540AD" w:rsidRDefault="00514311" w:rsidP="00CB7514">
            <w:pPr>
              <w:jc w:val="center"/>
            </w:pPr>
            <w:r>
              <w:t>16</w:t>
            </w:r>
          </w:p>
        </w:tc>
        <w:tc>
          <w:tcPr>
            <w:tcW w:w="850" w:type="dxa"/>
          </w:tcPr>
          <w:p w:rsidR="00514311" w:rsidRPr="00D540AD" w:rsidRDefault="00514311" w:rsidP="00CB7514">
            <w:pPr>
              <w:jc w:val="center"/>
            </w:pPr>
            <w:r>
              <w:t>4</w:t>
            </w:r>
          </w:p>
        </w:tc>
        <w:tc>
          <w:tcPr>
            <w:tcW w:w="851" w:type="dxa"/>
          </w:tcPr>
          <w:p w:rsidR="00514311" w:rsidRPr="00D540AD" w:rsidRDefault="00514311" w:rsidP="00CB7514">
            <w:pPr>
              <w:jc w:val="center"/>
            </w:pPr>
            <w:r>
              <w:t>2</w:t>
            </w:r>
          </w:p>
        </w:tc>
        <w:tc>
          <w:tcPr>
            <w:tcW w:w="850" w:type="dxa"/>
          </w:tcPr>
          <w:p w:rsidR="00514311" w:rsidRPr="00D540AD" w:rsidRDefault="00514311" w:rsidP="00CB7514">
            <w:pPr>
              <w:jc w:val="center"/>
            </w:pPr>
          </w:p>
        </w:tc>
        <w:tc>
          <w:tcPr>
            <w:tcW w:w="729" w:type="dxa"/>
          </w:tcPr>
          <w:p w:rsidR="00514311" w:rsidRPr="00D540AD" w:rsidRDefault="00514311" w:rsidP="00CB7514">
            <w:pPr>
              <w:jc w:val="center"/>
            </w:pPr>
            <w:r>
              <w:t>2</w:t>
            </w:r>
          </w:p>
        </w:tc>
        <w:tc>
          <w:tcPr>
            <w:tcW w:w="720" w:type="dxa"/>
          </w:tcPr>
          <w:p w:rsidR="00514311" w:rsidRPr="00D540AD" w:rsidRDefault="00514311" w:rsidP="00CB7514">
            <w:pPr>
              <w:jc w:val="center"/>
            </w:pPr>
            <w:r>
              <w:t>12</w:t>
            </w:r>
          </w:p>
        </w:tc>
        <w:tc>
          <w:tcPr>
            <w:tcW w:w="960" w:type="dxa"/>
          </w:tcPr>
          <w:p w:rsidR="00514311" w:rsidRPr="00D540AD" w:rsidRDefault="00514311" w:rsidP="00CB7514">
            <w:pPr>
              <w:jc w:val="both"/>
            </w:pPr>
            <w:r>
              <w:t>ОПК-4</w:t>
            </w:r>
          </w:p>
          <w:p w:rsidR="00514311" w:rsidRPr="00D540AD" w:rsidRDefault="00514311" w:rsidP="00CB7514">
            <w:pPr>
              <w:jc w:val="both"/>
            </w:pPr>
          </w:p>
          <w:p w:rsidR="00514311" w:rsidRPr="00D540AD" w:rsidRDefault="00514311" w:rsidP="00CB7514"/>
        </w:tc>
      </w:tr>
      <w:tr w:rsidR="00514311" w:rsidRPr="00D540AD" w:rsidTr="00CB7514">
        <w:tc>
          <w:tcPr>
            <w:tcW w:w="4217" w:type="dxa"/>
          </w:tcPr>
          <w:p w:rsidR="00514311" w:rsidRPr="00D540AD" w:rsidRDefault="00514311" w:rsidP="00CB7514">
            <w:r w:rsidRPr="00D540AD">
              <w:t>5.Основы</w:t>
            </w:r>
            <w:r>
              <w:t xml:space="preserve"> </w:t>
            </w:r>
            <w:r w:rsidRPr="00D540AD">
              <w:rPr>
                <w:rStyle w:val="grame"/>
              </w:rPr>
              <w:t>бизнес-планирования</w:t>
            </w:r>
            <w:r w:rsidRPr="00D540AD">
              <w:t xml:space="preserve"> предпринимательской деятельности</w:t>
            </w:r>
          </w:p>
        </w:tc>
        <w:tc>
          <w:tcPr>
            <w:tcW w:w="708" w:type="dxa"/>
          </w:tcPr>
          <w:p w:rsidR="00514311" w:rsidRPr="00D540AD" w:rsidRDefault="00514311" w:rsidP="00CB7514">
            <w:pPr>
              <w:jc w:val="center"/>
            </w:pPr>
            <w:r>
              <w:t>16</w:t>
            </w:r>
          </w:p>
        </w:tc>
        <w:tc>
          <w:tcPr>
            <w:tcW w:w="850" w:type="dxa"/>
          </w:tcPr>
          <w:p w:rsidR="00514311" w:rsidRPr="00D540AD" w:rsidRDefault="00514311" w:rsidP="00CB7514">
            <w:pPr>
              <w:jc w:val="center"/>
            </w:pPr>
            <w:r>
              <w:t>4</w:t>
            </w:r>
          </w:p>
        </w:tc>
        <w:tc>
          <w:tcPr>
            <w:tcW w:w="851" w:type="dxa"/>
          </w:tcPr>
          <w:p w:rsidR="00514311" w:rsidRPr="00D540AD" w:rsidRDefault="00514311" w:rsidP="00CB7514">
            <w:pPr>
              <w:jc w:val="center"/>
            </w:pPr>
            <w:r>
              <w:t>2</w:t>
            </w:r>
          </w:p>
        </w:tc>
        <w:tc>
          <w:tcPr>
            <w:tcW w:w="850" w:type="dxa"/>
          </w:tcPr>
          <w:p w:rsidR="00514311" w:rsidRPr="00D540AD" w:rsidRDefault="00514311" w:rsidP="00CB7514">
            <w:pPr>
              <w:jc w:val="center"/>
            </w:pPr>
          </w:p>
        </w:tc>
        <w:tc>
          <w:tcPr>
            <w:tcW w:w="729" w:type="dxa"/>
          </w:tcPr>
          <w:p w:rsidR="00514311" w:rsidRPr="00D540AD" w:rsidRDefault="00514311" w:rsidP="00CB7514">
            <w:pPr>
              <w:jc w:val="center"/>
            </w:pPr>
            <w:r>
              <w:t>2</w:t>
            </w:r>
          </w:p>
        </w:tc>
        <w:tc>
          <w:tcPr>
            <w:tcW w:w="720" w:type="dxa"/>
          </w:tcPr>
          <w:p w:rsidR="00514311" w:rsidRPr="00D540AD" w:rsidRDefault="00514311" w:rsidP="00CB7514">
            <w:pPr>
              <w:jc w:val="center"/>
            </w:pPr>
            <w:r>
              <w:t>12</w:t>
            </w:r>
          </w:p>
        </w:tc>
        <w:tc>
          <w:tcPr>
            <w:tcW w:w="960" w:type="dxa"/>
          </w:tcPr>
          <w:p w:rsidR="00514311" w:rsidRPr="00D540AD" w:rsidRDefault="00514311" w:rsidP="00CB7514">
            <w:pPr>
              <w:jc w:val="both"/>
            </w:pPr>
            <w:r>
              <w:t>ОПК-4</w:t>
            </w:r>
          </w:p>
          <w:p w:rsidR="00514311" w:rsidRPr="00D540AD" w:rsidRDefault="00514311" w:rsidP="00CB7514"/>
        </w:tc>
      </w:tr>
      <w:tr w:rsidR="00514311" w:rsidRPr="00D540AD" w:rsidTr="00CB7514">
        <w:tc>
          <w:tcPr>
            <w:tcW w:w="4217" w:type="dxa"/>
          </w:tcPr>
          <w:p w:rsidR="00514311" w:rsidRPr="00D540AD" w:rsidRDefault="00514311" w:rsidP="00CB7514">
            <w:pPr>
              <w:snapToGrid w:val="0"/>
              <w:spacing w:before="100" w:beforeAutospacing="1" w:after="100" w:afterAutospacing="1"/>
            </w:pPr>
            <w:r w:rsidRPr="00D540AD">
              <w:t>6.Особенности предпринимательской деятельности в сфере СКС</w:t>
            </w:r>
          </w:p>
        </w:tc>
        <w:tc>
          <w:tcPr>
            <w:tcW w:w="708" w:type="dxa"/>
          </w:tcPr>
          <w:p w:rsidR="00514311" w:rsidRPr="00D540AD" w:rsidRDefault="00514311" w:rsidP="00CB7514">
            <w:pPr>
              <w:jc w:val="center"/>
            </w:pPr>
            <w:r>
              <w:t>22</w:t>
            </w:r>
          </w:p>
        </w:tc>
        <w:tc>
          <w:tcPr>
            <w:tcW w:w="850" w:type="dxa"/>
          </w:tcPr>
          <w:p w:rsidR="00514311" w:rsidRPr="00D540AD" w:rsidRDefault="00514311" w:rsidP="00CB7514">
            <w:pPr>
              <w:jc w:val="center"/>
            </w:pPr>
            <w:r>
              <w:t>8</w:t>
            </w:r>
          </w:p>
        </w:tc>
        <w:tc>
          <w:tcPr>
            <w:tcW w:w="851" w:type="dxa"/>
          </w:tcPr>
          <w:p w:rsidR="00514311" w:rsidRPr="00D540AD" w:rsidRDefault="00514311" w:rsidP="00CB7514">
            <w:pPr>
              <w:jc w:val="center"/>
            </w:pPr>
            <w:r>
              <w:t>4</w:t>
            </w:r>
          </w:p>
        </w:tc>
        <w:tc>
          <w:tcPr>
            <w:tcW w:w="850" w:type="dxa"/>
          </w:tcPr>
          <w:p w:rsidR="00514311" w:rsidRPr="00D540AD" w:rsidRDefault="00514311" w:rsidP="00CB7514">
            <w:pPr>
              <w:jc w:val="center"/>
            </w:pPr>
          </w:p>
        </w:tc>
        <w:tc>
          <w:tcPr>
            <w:tcW w:w="729" w:type="dxa"/>
          </w:tcPr>
          <w:p w:rsidR="00514311" w:rsidRPr="00D540AD" w:rsidRDefault="00514311" w:rsidP="00CB7514">
            <w:pPr>
              <w:jc w:val="center"/>
            </w:pPr>
            <w:r>
              <w:t>4</w:t>
            </w:r>
          </w:p>
        </w:tc>
        <w:tc>
          <w:tcPr>
            <w:tcW w:w="720" w:type="dxa"/>
          </w:tcPr>
          <w:p w:rsidR="00514311" w:rsidRPr="00D540AD" w:rsidRDefault="00514311" w:rsidP="00CB7514">
            <w:pPr>
              <w:jc w:val="center"/>
            </w:pPr>
            <w:r>
              <w:t>14</w:t>
            </w:r>
          </w:p>
        </w:tc>
        <w:tc>
          <w:tcPr>
            <w:tcW w:w="960" w:type="dxa"/>
          </w:tcPr>
          <w:p w:rsidR="00514311" w:rsidRPr="00D540AD" w:rsidRDefault="00514311" w:rsidP="00CB7514">
            <w:pPr>
              <w:jc w:val="both"/>
            </w:pPr>
            <w:r>
              <w:t>ОПК-4</w:t>
            </w:r>
          </w:p>
          <w:p w:rsidR="00514311" w:rsidRPr="00D540AD" w:rsidRDefault="00514311" w:rsidP="00CB7514"/>
        </w:tc>
      </w:tr>
      <w:tr w:rsidR="00514311" w:rsidRPr="00D540AD" w:rsidTr="00CB7514">
        <w:tc>
          <w:tcPr>
            <w:tcW w:w="4217" w:type="dxa"/>
          </w:tcPr>
          <w:p w:rsidR="00514311" w:rsidRPr="00D540AD" w:rsidRDefault="00514311" w:rsidP="00CB7514">
            <w:pPr>
              <w:rPr>
                <w:b/>
              </w:rPr>
            </w:pPr>
            <w:r w:rsidRPr="00D540AD">
              <w:rPr>
                <w:b/>
              </w:rPr>
              <w:t>Итого по дисциплине</w:t>
            </w:r>
          </w:p>
        </w:tc>
        <w:tc>
          <w:tcPr>
            <w:tcW w:w="708" w:type="dxa"/>
          </w:tcPr>
          <w:p w:rsidR="00514311" w:rsidRPr="00D540AD" w:rsidRDefault="00514311" w:rsidP="00CB7514">
            <w:pPr>
              <w:jc w:val="center"/>
              <w:rPr>
                <w:b/>
              </w:rPr>
            </w:pPr>
            <w:r>
              <w:rPr>
                <w:b/>
              </w:rPr>
              <w:t>108</w:t>
            </w:r>
          </w:p>
        </w:tc>
        <w:tc>
          <w:tcPr>
            <w:tcW w:w="850" w:type="dxa"/>
          </w:tcPr>
          <w:p w:rsidR="00514311" w:rsidRPr="00D540AD" w:rsidRDefault="00514311" w:rsidP="00CB7514">
            <w:pPr>
              <w:jc w:val="center"/>
              <w:rPr>
                <w:b/>
              </w:rPr>
            </w:pPr>
            <w:r>
              <w:rPr>
                <w:b/>
              </w:rPr>
              <w:t>28</w:t>
            </w:r>
          </w:p>
        </w:tc>
        <w:tc>
          <w:tcPr>
            <w:tcW w:w="851" w:type="dxa"/>
          </w:tcPr>
          <w:p w:rsidR="00514311" w:rsidRPr="00D540AD" w:rsidRDefault="00514311" w:rsidP="00CB7514">
            <w:pPr>
              <w:jc w:val="center"/>
              <w:rPr>
                <w:b/>
              </w:rPr>
            </w:pPr>
            <w:r>
              <w:rPr>
                <w:b/>
              </w:rPr>
              <w:t>14</w:t>
            </w:r>
          </w:p>
        </w:tc>
        <w:tc>
          <w:tcPr>
            <w:tcW w:w="850" w:type="dxa"/>
          </w:tcPr>
          <w:p w:rsidR="00514311" w:rsidRPr="00D540AD" w:rsidRDefault="00514311" w:rsidP="00CB7514">
            <w:pPr>
              <w:jc w:val="center"/>
              <w:rPr>
                <w:b/>
              </w:rPr>
            </w:pPr>
          </w:p>
        </w:tc>
        <w:tc>
          <w:tcPr>
            <w:tcW w:w="729" w:type="dxa"/>
          </w:tcPr>
          <w:p w:rsidR="00514311" w:rsidRPr="00D540AD" w:rsidRDefault="00514311" w:rsidP="00CB7514">
            <w:pPr>
              <w:jc w:val="center"/>
              <w:rPr>
                <w:b/>
              </w:rPr>
            </w:pPr>
            <w:r>
              <w:rPr>
                <w:b/>
              </w:rPr>
              <w:t>14</w:t>
            </w:r>
          </w:p>
        </w:tc>
        <w:tc>
          <w:tcPr>
            <w:tcW w:w="720" w:type="dxa"/>
          </w:tcPr>
          <w:p w:rsidR="00514311" w:rsidRPr="00D540AD" w:rsidRDefault="00514311" w:rsidP="00CB7514">
            <w:pPr>
              <w:jc w:val="center"/>
              <w:rPr>
                <w:b/>
              </w:rPr>
            </w:pPr>
            <w:r>
              <w:rPr>
                <w:b/>
              </w:rPr>
              <w:t>80</w:t>
            </w:r>
          </w:p>
        </w:tc>
        <w:tc>
          <w:tcPr>
            <w:tcW w:w="960" w:type="dxa"/>
          </w:tcPr>
          <w:p w:rsidR="00514311" w:rsidRPr="00D540AD" w:rsidRDefault="00514311" w:rsidP="00CB7514">
            <w:pPr>
              <w:ind w:left="-250"/>
              <w:jc w:val="center"/>
              <w:rPr>
                <w:b/>
              </w:rPr>
            </w:pPr>
          </w:p>
        </w:tc>
      </w:tr>
      <w:tr w:rsidR="00514311" w:rsidRPr="00D540AD" w:rsidTr="00CB7514">
        <w:tc>
          <w:tcPr>
            <w:tcW w:w="4217" w:type="dxa"/>
          </w:tcPr>
          <w:p w:rsidR="00514311" w:rsidRPr="00D540AD" w:rsidRDefault="00514311" w:rsidP="00CB7514">
            <w:pPr>
              <w:rPr>
                <w:b/>
              </w:rPr>
            </w:pPr>
            <w:r w:rsidRPr="00D540AD">
              <w:rPr>
                <w:b/>
              </w:rPr>
              <w:t>Зачетных единиц</w:t>
            </w:r>
          </w:p>
        </w:tc>
        <w:tc>
          <w:tcPr>
            <w:tcW w:w="708" w:type="dxa"/>
          </w:tcPr>
          <w:p w:rsidR="00514311" w:rsidRPr="00D540AD" w:rsidRDefault="00514311" w:rsidP="00CB7514">
            <w:pPr>
              <w:jc w:val="center"/>
              <w:rPr>
                <w:b/>
              </w:rPr>
            </w:pPr>
            <w:r w:rsidRPr="00D540AD">
              <w:rPr>
                <w:b/>
              </w:rPr>
              <w:t>3</w:t>
            </w:r>
          </w:p>
        </w:tc>
        <w:tc>
          <w:tcPr>
            <w:tcW w:w="850" w:type="dxa"/>
          </w:tcPr>
          <w:p w:rsidR="00514311" w:rsidRPr="00D540AD" w:rsidRDefault="00514311" w:rsidP="00CB7514">
            <w:pPr>
              <w:jc w:val="center"/>
              <w:rPr>
                <w:b/>
              </w:rPr>
            </w:pPr>
          </w:p>
        </w:tc>
        <w:tc>
          <w:tcPr>
            <w:tcW w:w="851" w:type="dxa"/>
          </w:tcPr>
          <w:p w:rsidR="00514311" w:rsidRPr="00D540AD" w:rsidRDefault="00514311" w:rsidP="00CB7514">
            <w:pPr>
              <w:jc w:val="center"/>
              <w:rPr>
                <w:b/>
              </w:rPr>
            </w:pPr>
          </w:p>
        </w:tc>
        <w:tc>
          <w:tcPr>
            <w:tcW w:w="850" w:type="dxa"/>
          </w:tcPr>
          <w:p w:rsidR="00514311" w:rsidRPr="00D540AD" w:rsidRDefault="00514311" w:rsidP="00CB7514">
            <w:pPr>
              <w:jc w:val="center"/>
              <w:rPr>
                <w:b/>
              </w:rPr>
            </w:pPr>
          </w:p>
        </w:tc>
        <w:tc>
          <w:tcPr>
            <w:tcW w:w="729" w:type="dxa"/>
          </w:tcPr>
          <w:p w:rsidR="00514311" w:rsidRPr="00D540AD" w:rsidRDefault="00514311" w:rsidP="00CB7514">
            <w:pPr>
              <w:jc w:val="center"/>
              <w:rPr>
                <w:b/>
              </w:rPr>
            </w:pPr>
          </w:p>
        </w:tc>
        <w:tc>
          <w:tcPr>
            <w:tcW w:w="720" w:type="dxa"/>
          </w:tcPr>
          <w:p w:rsidR="00514311" w:rsidRPr="00D540AD" w:rsidRDefault="00514311" w:rsidP="00CB7514">
            <w:pPr>
              <w:jc w:val="center"/>
              <w:rPr>
                <w:b/>
              </w:rPr>
            </w:pPr>
          </w:p>
        </w:tc>
        <w:tc>
          <w:tcPr>
            <w:tcW w:w="960" w:type="dxa"/>
          </w:tcPr>
          <w:p w:rsidR="00514311" w:rsidRPr="00D540AD" w:rsidRDefault="00514311" w:rsidP="00CB7514">
            <w:pPr>
              <w:ind w:left="-250"/>
              <w:jc w:val="center"/>
              <w:rPr>
                <w:b/>
              </w:rPr>
            </w:pPr>
          </w:p>
        </w:tc>
      </w:tr>
    </w:tbl>
    <w:p w:rsidR="00514311" w:rsidRDefault="00514311" w:rsidP="00D96D06">
      <w:pPr>
        <w:rPr>
          <w:b/>
        </w:rPr>
      </w:pPr>
    </w:p>
    <w:p w:rsidR="00514311" w:rsidRPr="00BA0F64" w:rsidRDefault="00514311" w:rsidP="00E43F67">
      <w:pPr>
        <w:jc w:val="right"/>
        <w:rPr>
          <w:i/>
        </w:rPr>
      </w:pPr>
      <w:r>
        <w:rPr>
          <w:b/>
        </w:rPr>
        <w:br w:type="page"/>
      </w:r>
      <w:r w:rsidRPr="00BA0F64">
        <w:rPr>
          <w:i/>
        </w:rPr>
        <w:t>Приложение</w:t>
      </w:r>
    </w:p>
    <w:p w:rsidR="00514311" w:rsidRPr="000C4165" w:rsidRDefault="00514311" w:rsidP="00E43F67">
      <w:pPr>
        <w:pStyle w:val="Heading2"/>
        <w:numPr>
          <w:ilvl w:val="0"/>
          <w:numId w:val="0"/>
        </w:numPr>
        <w:tabs>
          <w:tab w:val="left" w:pos="708"/>
        </w:tabs>
        <w:rPr>
          <w:b/>
          <w:i w:val="0"/>
        </w:rPr>
      </w:pPr>
      <w:r w:rsidRPr="000C4165">
        <w:rPr>
          <w:b/>
          <w:i w:val="0"/>
        </w:rPr>
        <w:t>Тематический план изучения дисциплины</w:t>
      </w:r>
    </w:p>
    <w:p w:rsidR="00514311" w:rsidRPr="000C4165" w:rsidRDefault="00514311" w:rsidP="00E43F67">
      <w:pPr>
        <w:pStyle w:val="Heading2"/>
        <w:numPr>
          <w:ilvl w:val="0"/>
          <w:numId w:val="0"/>
        </w:numPr>
        <w:tabs>
          <w:tab w:val="left" w:pos="708"/>
        </w:tabs>
        <w:rPr>
          <w:b/>
          <w:i w:val="0"/>
        </w:rPr>
      </w:pPr>
      <w:r w:rsidRPr="000C4165">
        <w:rPr>
          <w:b/>
          <w:i w:val="0"/>
        </w:rPr>
        <w:t xml:space="preserve"> «Организация предпринимательской деятельности в СКС»</w:t>
      </w:r>
    </w:p>
    <w:p w:rsidR="00514311" w:rsidRPr="000C4165" w:rsidRDefault="00514311" w:rsidP="00E43F67"/>
    <w:p w:rsidR="00514311" w:rsidRPr="000C4165" w:rsidRDefault="00514311" w:rsidP="00E43F67">
      <w:r w:rsidRPr="000C4165">
        <w:rPr>
          <w:b/>
        </w:rPr>
        <w:t>Год набора</w:t>
      </w:r>
      <w:r w:rsidRPr="000C4165">
        <w:t xml:space="preserve">:  2021              </w:t>
      </w:r>
      <w:r w:rsidRPr="000C4165">
        <w:rPr>
          <w:b/>
        </w:rPr>
        <w:t xml:space="preserve">Форма обучения: </w:t>
      </w:r>
      <w:r w:rsidRPr="000C4165">
        <w:t xml:space="preserve">заочная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7"/>
        <w:gridCol w:w="708"/>
        <w:gridCol w:w="850"/>
        <w:gridCol w:w="851"/>
        <w:gridCol w:w="679"/>
        <w:gridCol w:w="720"/>
        <w:gridCol w:w="720"/>
        <w:gridCol w:w="1140"/>
      </w:tblGrid>
      <w:tr w:rsidR="00514311" w:rsidRPr="000C4165" w:rsidTr="00BC7DA3">
        <w:tc>
          <w:tcPr>
            <w:tcW w:w="4217" w:type="dxa"/>
            <w:vMerge w:val="restart"/>
          </w:tcPr>
          <w:p w:rsidR="00514311" w:rsidRPr="000C4165" w:rsidRDefault="00514311" w:rsidP="00BC7DA3">
            <w:pPr>
              <w:jc w:val="center"/>
              <w:rPr>
                <w:b/>
              </w:rPr>
            </w:pPr>
            <w:r w:rsidRPr="000C4165">
              <w:rPr>
                <w:b/>
              </w:rPr>
              <w:t>Наименование разделов и тем</w:t>
            </w:r>
          </w:p>
        </w:tc>
        <w:tc>
          <w:tcPr>
            <w:tcW w:w="708" w:type="dxa"/>
            <w:vMerge w:val="restart"/>
            <w:textDirection w:val="btLr"/>
          </w:tcPr>
          <w:p w:rsidR="00514311" w:rsidRPr="000C4165" w:rsidRDefault="00514311" w:rsidP="00BC7DA3">
            <w:pPr>
              <w:jc w:val="center"/>
              <w:rPr>
                <w:b/>
              </w:rPr>
            </w:pPr>
            <w:r w:rsidRPr="000C4165">
              <w:rPr>
                <w:b/>
              </w:rPr>
              <w:t>Всего</w:t>
            </w:r>
          </w:p>
        </w:tc>
        <w:tc>
          <w:tcPr>
            <w:tcW w:w="3820" w:type="dxa"/>
            <w:gridSpan w:val="5"/>
          </w:tcPr>
          <w:p w:rsidR="00514311" w:rsidRPr="000C4165" w:rsidRDefault="00514311" w:rsidP="00BC7DA3">
            <w:pPr>
              <w:jc w:val="center"/>
              <w:rPr>
                <w:b/>
              </w:rPr>
            </w:pPr>
            <w:r w:rsidRPr="000C4165">
              <w:rPr>
                <w:b/>
              </w:rPr>
              <w:t>Трудоемкость по дисциплине</w:t>
            </w:r>
          </w:p>
        </w:tc>
        <w:tc>
          <w:tcPr>
            <w:tcW w:w="1140" w:type="dxa"/>
            <w:vMerge w:val="restart"/>
            <w:textDirection w:val="btLr"/>
          </w:tcPr>
          <w:p w:rsidR="00514311" w:rsidRPr="000C4165" w:rsidRDefault="00514311" w:rsidP="00BC7DA3">
            <w:pPr>
              <w:ind w:left="-250" w:right="113"/>
              <w:jc w:val="center"/>
              <w:rPr>
                <w:b/>
                <w:sz w:val="20"/>
                <w:szCs w:val="20"/>
              </w:rPr>
            </w:pPr>
            <w:r w:rsidRPr="000C4165">
              <w:rPr>
                <w:b/>
                <w:sz w:val="20"/>
                <w:szCs w:val="20"/>
              </w:rPr>
              <w:t>Ф</w:t>
            </w:r>
            <w:r w:rsidRPr="000C4165">
              <w:rPr>
                <w:b/>
                <w:spacing w:val="-20"/>
                <w:sz w:val="20"/>
                <w:szCs w:val="20"/>
              </w:rPr>
              <w:t xml:space="preserve">ормируемые </w:t>
            </w:r>
            <w:r w:rsidRPr="000C4165">
              <w:rPr>
                <w:b/>
                <w:sz w:val="20"/>
                <w:szCs w:val="20"/>
              </w:rPr>
              <w:t>компетенции</w:t>
            </w:r>
          </w:p>
        </w:tc>
      </w:tr>
      <w:tr w:rsidR="00514311" w:rsidTr="00BC7DA3">
        <w:trPr>
          <w:cantSplit/>
          <w:trHeight w:val="276"/>
        </w:trPr>
        <w:tc>
          <w:tcPr>
            <w:tcW w:w="4217" w:type="dxa"/>
            <w:vMerge/>
            <w:vAlign w:val="center"/>
          </w:tcPr>
          <w:p w:rsidR="00514311" w:rsidRDefault="00514311" w:rsidP="00BC7DA3">
            <w:pPr>
              <w:suppressAutoHyphens w:val="0"/>
              <w:rPr>
                <w:b/>
              </w:rPr>
            </w:pPr>
          </w:p>
        </w:tc>
        <w:tc>
          <w:tcPr>
            <w:tcW w:w="708" w:type="dxa"/>
            <w:vMerge/>
            <w:vAlign w:val="center"/>
          </w:tcPr>
          <w:p w:rsidR="00514311" w:rsidRDefault="00514311" w:rsidP="00BC7DA3">
            <w:pPr>
              <w:suppressAutoHyphens w:val="0"/>
              <w:rPr>
                <w:b/>
              </w:rPr>
            </w:pPr>
          </w:p>
        </w:tc>
        <w:tc>
          <w:tcPr>
            <w:tcW w:w="850" w:type="dxa"/>
            <w:vMerge w:val="restart"/>
          </w:tcPr>
          <w:p w:rsidR="00514311" w:rsidRDefault="00514311" w:rsidP="00BC7DA3">
            <w:pPr>
              <w:ind w:left="-108"/>
              <w:jc w:val="center"/>
              <w:rPr>
                <w:sz w:val="20"/>
                <w:szCs w:val="20"/>
              </w:rPr>
            </w:pPr>
            <w:r>
              <w:rPr>
                <w:sz w:val="20"/>
                <w:szCs w:val="20"/>
              </w:rPr>
              <w:t>контакт. работа</w:t>
            </w:r>
          </w:p>
        </w:tc>
        <w:tc>
          <w:tcPr>
            <w:tcW w:w="2250" w:type="dxa"/>
            <w:gridSpan w:val="3"/>
          </w:tcPr>
          <w:p w:rsidR="00514311" w:rsidRDefault="00514311" w:rsidP="00BC7DA3">
            <w:pPr>
              <w:jc w:val="center"/>
              <w:rPr>
                <w:sz w:val="20"/>
                <w:szCs w:val="20"/>
              </w:rPr>
            </w:pPr>
            <w:r>
              <w:rPr>
                <w:sz w:val="20"/>
                <w:szCs w:val="20"/>
              </w:rPr>
              <w:t>в т.ч.</w:t>
            </w:r>
          </w:p>
        </w:tc>
        <w:tc>
          <w:tcPr>
            <w:tcW w:w="720" w:type="dxa"/>
            <w:vMerge w:val="restart"/>
            <w:vAlign w:val="center"/>
          </w:tcPr>
          <w:p w:rsidR="00514311" w:rsidRDefault="00514311" w:rsidP="00BC7DA3">
            <w:pPr>
              <w:jc w:val="center"/>
              <w:rPr>
                <w:sz w:val="20"/>
                <w:szCs w:val="20"/>
              </w:rPr>
            </w:pPr>
            <w:r>
              <w:rPr>
                <w:sz w:val="20"/>
                <w:szCs w:val="20"/>
              </w:rPr>
              <w:t>СРС</w:t>
            </w:r>
          </w:p>
        </w:tc>
        <w:tc>
          <w:tcPr>
            <w:tcW w:w="1140" w:type="dxa"/>
            <w:vMerge/>
            <w:vAlign w:val="center"/>
          </w:tcPr>
          <w:p w:rsidR="00514311" w:rsidRDefault="00514311" w:rsidP="00BC7DA3">
            <w:pPr>
              <w:suppressAutoHyphens w:val="0"/>
              <w:rPr>
                <w:b/>
                <w:sz w:val="20"/>
                <w:szCs w:val="20"/>
              </w:rPr>
            </w:pPr>
          </w:p>
        </w:tc>
      </w:tr>
      <w:tr w:rsidR="00514311" w:rsidTr="00BC7DA3">
        <w:trPr>
          <w:trHeight w:val="992"/>
        </w:trPr>
        <w:tc>
          <w:tcPr>
            <w:tcW w:w="4217" w:type="dxa"/>
            <w:vMerge/>
            <w:vAlign w:val="center"/>
          </w:tcPr>
          <w:p w:rsidR="00514311" w:rsidRDefault="00514311" w:rsidP="00BC7DA3">
            <w:pPr>
              <w:suppressAutoHyphens w:val="0"/>
              <w:rPr>
                <w:b/>
              </w:rPr>
            </w:pPr>
          </w:p>
        </w:tc>
        <w:tc>
          <w:tcPr>
            <w:tcW w:w="708" w:type="dxa"/>
            <w:vMerge/>
            <w:vAlign w:val="center"/>
          </w:tcPr>
          <w:p w:rsidR="00514311" w:rsidRDefault="00514311" w:rsidP="00BC7DA3">
            <w:pPr>
              <w:suppressAutoHyphens w:val="0"/>
              <w:rPr>
                <w:b/>
              </w:rPr>
            </w:pPr>
          </w:p>
        </w:tc>
        <w:tc>
          <w:tcPr>
            <w:tcW w:w="850" w:type="dxa"/>
            <w:vMerge/>
            <w:vAlign w:val="center"/>
          </w:tcPr>
          <w:p w:rsidR="00514311" w:rsidRDefault="00514311" w:rsidP="00BC7DA3">
            <w:pPr>
              <w:suppressAutoHyphens w:val="0"/>
              <w:rPr>
                <w:sz w:val="20"/>
                <w:szCs w:val="20"/>
              </w:rPr>
            </w:pPr>
          </w:p>
        </w:tc>
        <w:tc>
          <w:tcPr>
            <w:tcW w:w="851" w:type="dxa"/>
          </w:tcPr>
          <w:p w:rsidR="00514311" w:rsidRDefault="00514311" w:rsidP="00BC7DA3">
            <w:pPr>
              <w:jc w:val="center"/>
              <w:rPr>
                <w:sz w:val="20"/>
                <w:szCs w:val="20"/>
              </w:rPr>
            </w:pPr>
            <w:r>
              <w:rPr>
                <w:sz w:val="20"/>
                <w:szCs w:val="20"/>
              </w:rPr>
              <w:t>лекции</w:t>
            </w:r>
          </w:p>
        </w:tc>
        <w:tc>
          <w:tcPr>
            <w:tcW w:w="679" w:type="dxa"/>
          </w:tcPr>
          <w:p w:rsidR="00514311" w:rsidRDefault="00514311" w:rsidP="00BC7DA3">
            <w:pPr>
              <w:jc w:val="center"/>
              <w:rPr>
                <w:sz w:val="20"/>
                <w:szCs w:val="20"/>
              </w:rPr>
            </w:pPr>
            <w:r>
              <w:rPr>
                <w:sz w:val="20"/>
                <w:szCs w:val="20"/>
              </w:rPr>
              <w:t>лаб.</w:t>
            </w:r>
          </w:p>
          <w:p w:rsidR="00514311" w:rsidRDefault="00514311" w:rsidP="00BC7DA3">
            <w:pPr>
              <w:rPr>
                <w:sz w:val="20"/>
                <w:szCs w:val="20"/>
              </w:rPr>
            </w:pPr>
            <w:r>
              <w:rPr>
                <w:sz w:val="20"/>
                <w:szCs w:val="20"/>
              </w:rPr>
              <w:t>работы</w:t>
            </w:r>
          </w:p>
        </w:tc>
        <w:tc>
          <w:tcPr>
            <w:tcW w:w="720" w:type="dxa"/>
          </w:tcPr>
          <w:p w:rsidR="00514311" w:rsidRDefault="00514311" w:rsidP="00BC7DA3">
            <w:pPr>
              <w:jc w:val="center"/>
              <w:rPr>
                <w:sz w:val="20"/>
                <w:szCs w:val="20"/>
              </w:rPr>
            </w:pPr>
            <w:r>
              <w:rPr>
                <w:sz w:val="20"/>
                <w:szCs w:val="20"/>
              </w:rPr>
              <w:t>практ./ сем</w:t>
            </w:r>
          </w:p>
        </w:tc>
        <w:tc>
          <w:tcPr>
            <w:tcW w:w="720" w:type="dxa"/>
            <w:vMerge/>
            <w:vAlign w:val="center"/>
          </w:tcPr>
          <w:p w:rsidR="00514311" w:rsidRDefault="00514311" w:rsidP="00BC7DA3">
            <w:pPr>
              <w:suppressAutoHyphens w:val="0"/>
              <w:rPr>
                <w:sz w:val="20"/>
                <w:szCs w:val="20"/>
              </w:rPr>
            </w:pPr>
          </w:p>
        </w:tc>
        <w:tc>
          <w:tcPr>
            <w:tcW w:w="1140" w:type="dxa"/>
            <w:vMerge/>
            <w:vAlign w:val="center"/>
          </w:tcPr>
          <w:p w:rsidR="00514311" w:rsidRDefault="00514311" w:rsidP="00BC7DA3">
            <w:pPr>
              <w:suppressAutoHyphens w:val="0"/>
              <w:rPr>
                <w:b/>
                <w:sz w:val="20"/>
                <w:szCs w:val="20"/>
              </w:rPr>
            </w:pPr>
          </w:p>
        </w:tc>
      </w:tr>
      <w:tr w:rsidR="00514311" w:rsidTr="00BC7DA3">
        <w:tc>
          <w:tcPr>
            <w:tcW w:w="4217" w:type="dxa"/>
          </w:tcPr>
          <w:p w:rsidR="00514311" w:rsidRDefault="00514311" w:rsidP="00BC7DA3">
            <w:r>
              <w:t>1.Общая характеристика предпринимательства и предпринимательской деятельности</w:t>
            </w:r>
          </w:p>
        </w:tc>
        <w:tc>
          <w:tcPr>
            <w:tcW w:w="708" w:type="dxa"/>
          </w:tcPr>
          <w:p w:rsidR="00514311" w:rsidRDefault="00514311" w:rsidP="00BC7DA3">
            <w:pPr>
              <w:jc w:val="center"/>
            </w:pPr>
            <w:r>
              <w:t>12</w:t>
            </w:r>
          </w:p>
        </w:tc>
        <w:tc>
          <w:tcPr>
            <w:tcW w:w="850" w:type="dxa"/>
          </w:tcPr>
          <w:p w:rsidR="00514311" w:rsidRDefault="00514311" w:rsidP="00BC7DA3">
            <w:pPr>
              <w:jc w:val="center"/>
            </w:pPr>
            <w:r>
              <w:t>2</w:t>
            </w:r>
          </w:p>
        </w:tc>
        <w:tc>
          <w:tcPr>
            <w:tcW w:w="851" w:type="dxa"/>
          </w:tcPr>
          <w:p w:rsidR="00514311" w:rsidRDefault="00514311" w:rsidP="00BC7DA3">
            <w:pPr>
              <w:jc w:val="center"/>
            </w:pPr>
            <w:r>
              <w:t>-</w:t>
            </w:r>
          </w:p>
        </w:tc>
        <w:tc>
          <w:tcPr>
            <w:tcW w:w="679" w:type="dxa"/>
          </w:tcPr>
          <w:p w:rsidR="00514311" w:rsidRDefault="00514311" w:rsidP="00BC7DA3">
            <w:pPr>
              <w:jc w:val="center"/>
            </w:pPr>
          </w:p>
        </w:tc>
        <w:tc>
          <w:tcPr>
            <w:tcW w:w="720" w:type="dxa"/>
          </w:tcPr>
          <w:p w:rsidR="00514311" w:rsidRDefault="00514311" w:rsidP="00BC7DA3">
            <w:pPr>
              <w:jc w:val="center"/>
            </w:pPr>
            <w:r>
              <w:t>-</w:t>
            </w:r>
          </w:p>
        </w:tc>
        <w:tc>
          <w:tcPr>
            <w:tcW w:w="720" w:type="dxa"/>
          </w:tcPr>
          <w:p w:rsidR="00514311" w:rsidRDefault="00514311" w:rsidP="00BC7DA3">
            <w:pPr>
              <w:jc w:val="center"/>
            </w:pPr>
            <w:r>
              <w:t>10</w:t>
            </w:r>
          </w:p>
        </w:tc>
        <w:tc>
          <w:tcPr>
            <w:tcW w:w="1140" w:type="dxa"/>
          </w:tcPr>
          <w:p w:rsidR="00514311" w:rsidRPr="00D540AD" w:rsidRDefault="00514311" w:rsidP="00BC7DA3">
            <w:pPr>
              <w:jc w:val="both"/>
            </w:pPr>
            <w:r>
              <w:t>ОПК-4</w:t>
            </w:r>
          </w:p>
          <w:p w:rsidR="00514311" w:rsidRPr="00D540AD" w:rsidRDefault="00514311" w:rsidP="00BC7DA3">
            <w:pPr>
              <w:jc w:val="both"/>
            </w:pPr>
          </w:p>
          <w:p w:rsidR="00514311" w:rsidRPr="00D540AD" w:rsidRDefault="00514311" w:rsidP="00BC7DA3"/>
        </w:tc>
      </w:tr>
      <w:tr w:rsidR="00514311" w:rsidTr="00BC7DA3">
        <w:tc>
          <w:tcPr>
            <w:tcW w:w="4217" w:type="dxa"/>
          </w:tcPr>
          <w:p w:rsidR="00514311" w:rsidRDefault="00514311" w:rsidP="00BC7DA3">
            <w:r>
              <w:t>2. Субъекты и организационно-правовые формы предпринимательской деятельности</w:t>
            </w:r>
          </w:p>
        </w:tc>
        <w:tc>
          <w:tcPr>
            <w:tcW w:w="708" w:type="dxa"/>
          </w:tcPr>
          <w:p w:rsidR="00514311" w:rsidRDefault="00514311" w:rsidP="00BC7DA3">
            <w:pPr>
              <w:jc w:val="center"/>
            </w:pPr>
            <w:r>
              <w:t>20</w:t>
            </w:r>
          </w:p>
        </w:tc>
        <w:tc>
          <w:tcPr>
            <w:tcW w:w="850" w:type="dxa"/>
          </w:tcPr>
          <w:p w:rsidR="00514311" w:rsidRDefault="00514311" w:rsidP="00BC7DA3">
            <w:pPr>
              <w:jc w:val="center"/>
            </w:pPr>
            <w:r>
              <w:t>2</w:t>
            </w:r>
          </w:p>
        </w:tc>
        <w:tc>
          <w:tcPr>
            <w:tcW w:w="851" w:type="dxa"/>
          </w:tcPr>
          <w:p w:rsidR="00514311" w:rsidRDefault="00514311" w:rsidP="00BC7DA3">
            <w:pPr>
              <w:jc w:val="center"/>
            </w:pPr>
            <w:r>
              <w:t>2</w:t>
            </w:r>
          </w:p>
        </w:tc>
        <w:tc>
          <w:tcPr>
            <w:tcW w:w="679" w:type="dxa"/>
          </w:tcPr>
          <w:p w:rsidR="00514311" w:rsidRDefault="00514311" w:rsidP="00BC7DA3">
            <w:pPr>
              <w:jc w:val="center"/>
            </w:pPr>
          </w:p>
        </w:tc>
        <w:tc>
          <w:tcPr>
            <w:tcW w:w="720" w:type="dxa"/>
          </w:tcPr>
          <w:p w:rsidR="00514311" w:rsidRDefault="00514311" w:rsidP="00BC7DA3">
            <w:pPr>
              <w:jc w:val="center"/>
            </w:pPr>
            <w:r>
              <w:t>2</w:t>
            </w:r>
          </w:p>
        </w:tc>
        <w:tc>
          <w:tcPr>
            <w:tcW w:w="720" w:type="dxa"/>
          </w:tcPr>
          <w:p w:rsidR="00514311" w:rsidRDefault="00514311" w:rsidP="00BC7DA3">
            <w:pPr>
              <w:jc w:val="center"/>
            </w:pPr>
            <w:r>
              <w:t>14</w:t>
            </w:r>
          </w:p>
        </w:tc>
        <w:tc>
          <w:tcPr>
            <w:tcW w:w="1140" w:type="dxa"/>
          </w:tcPr>
          <w:p w:rsidR="00514311" w:rsidRPr="00D540AD" w:rsidRDefault="00514311" w:rsidP="00BC7DA3">
            <w:pPr>
              <w:jc w:val="both"/>
            </w:pPr>
            <w:r>
              <w:t>ОПК-4</w:t>
            </w:r>
          </w:p>
          <w:p w:rsidR="00514311" w:rsidRPr="00D540AD" w:rsidRDefault="00514311" w:rsidP="00BC7DA3"/>
        </w:tc>
      </w:tr>
      <w:tr w:rsidR="00514311" w:rsidTr="00BC7DA3">
        <w:tc>
          <w:tcPr>
            <w:tcW w:w="4217" w:type="dxa"/>
          </w:tcPr>
          <w:p w:rsidR="00514311" w:rsidRDefault="00514311" w:rsidP="00BC7DA3">
            <w:r>
              <w:t>3.Малое и среднее предпринимательство</w:t>
            </w:r>
          </w:p>
        </w:tc>
        <w:tc>
          <w:tcPr>
            <w:tcW w:w="708" w:type="dxa"/>
          </w:tcPr>
          <w:p w:rsidR="00514311" w:rsidRDefault="00514311" w:rsidP="00BC7DA3">
            <w:pPr>
              <w:jc w:val="center"/>
            </w:pPr>
            <w:r>
              <w:t>22</w:t>
            </w:r>
          </w:p>
        </w:tc>
        <w:tc>
          <w:tcPr>
            <w:tcW w:w="850" w:type="dxa"/>
          </w:tcPr>
          <w:p w:rsidR="00514311" w:rsidRDefault="00514311" w:rsidP="00BC7DA3">
            <w:pPr>
              <w:jc w:val="center"/>
            </w:pPr>
            <w:r>
              <w:t>2</w:t>
            </w:r>
          </w:p>
        </w:tc>
        <w:tc>
          <w:tcPr>
            <w:tcW w:w="851" w:type="dxa"/>
          </w:tcPr>
          <w:p w:rsidR="00514311" w:rsidRDefault="00514311" w:rsidP="00BC7DA3">
            <w:pPr>
              <w:jc w:val="center"/>
            </w:pPr>
            <w:r>
              <w:t>2</w:t>
            </w:r>
          </w:p>
        </w:tc>
        <w:tc>
          <w:tcPr>
            <w:tcW w:w="679" w:type="dxa"/>
          </w:tcPr>
          <w:p w:rsidR="00514311" w:rsidRDefault="00514311" w:rsidP="00BC7DA3">
            <w:pPr>
              <w:jc w:val="center"/>
            </w:pPr>
          </w:p>
        </w:tc>
        <w:tc>
          <w:tcPr>
            <w:tcW w:w="720" w:type="dxa"/>
          </w:tcPr>
          <w:p w:rsidR="00514311" w:rsidRDefault="00514311" w:rsidP="00BC7DA3">
            <w:pPr>
              <w:jc w:val="center"/>
            </w:pPr>
            <w:r>
              <w:t>2</w:t>
            </w:r>
          </w:p>
        </w:tc>
        <w:tc>
          <w:tcPr>
            <w:tcW w:w="720" w:type="dxa"/>
          </w:tcPr>
          <w:p w:rsidR="00514311" w:rsidRDefault="00514311" w:rsidP="00BC7DA3">
            <w:pPr>
              <w:jc w:val="center"/>
            </w:pPr>
            <w:r>
              <w:t>16</w:t>
            </w:r>
          </w:p>
        </w:tc>
        <w:tc>
          <w:tcPr>
            <w:tcW w:w="1140" w:type="dxa"/>
          </w:tcPr>
          <w:p w:rsidR="00514311" w:rsidRPr="00D540AD" w:rsidRDefault="00514311" w:rsidP="00BC7DA3">
            <w:pPr>
              <w:jc w:val="both"/>
            </w:pPr>
            <w:r>
              <w:t>ОПК-4</w:t>
            </w:r>
          </w:p>
          <w:p w:rsidR="00514311" w:rsidRPr="00D540AD" w:rsidRDefault="00514311" w:rsidP="00BC7DA3"/>
        </w:tc>
      </w:tr>
      <w:tr w:rsidR="00514311" w:rsidTr="00BC7DA3">
        <w:tc>
          <w:tcPr>
            <w:tcW w:w="4217" w:type="dxa"/>
          </w:tcPr>
          <w:p w:rsidR="00514311" w:rsidRDefault="00514311" w:rsidP="00BC7DA3">
            <w:r>
              <w:t>4.Система налогообложения организаций и индивидуальных предпринимателей в РФ</w:t>
            </w:r>
          </w:p>
        </w:tc>
        <w:tc>
          <w:tcPr>
            <w:tcW w:w="708" w:type="dxa"/>
          </w:tcPr>
          <w:p w:rsidR="00514311" w:rsidRDefault="00514311" w:rsidP="00BC7DA3">
            <w:pPr>
              <w:jc w:val="center"/>
            </w:pPr>
            <w:r>
              <w:t>16</w:t>
            </w:r>
          </w:p>
        </w:tc>
        <w:tc>
          <w:tcPr>
            <w:tcW w:w="850" w:type="dxa"/>
          </w:tcPr>
          <w:p w:rsidR="00514311" w:rsidRDefault="00514311" w:rsidP="00BC7DA3">
            <w:pPr>
              <w:jc w:val="center"/>
            </w:pPr>
            <w:r>
              <w:t>2</w:t>
            </w:r>
          </w:p>
        </w:tc>
        <w:tc>
          <w:tcPr>
            <w:tcW w:w="851" w:type="dxa"/>
          </w:tcPr>
          <w:p w:rsidR="00514311" w:rsidRDefault="00514311" w:rsidP="00BC7DA3">
            <w:pPr>
              <w:jc w:val="center"/>
            </w:pPr>
            <w:r>
              <w:t>-</w:t>
            </w:r>
          </w:p>
        </w:tc>
        <w:tc>
          <w:tcPr>
            <w:tcW w:w="679" w:type="dxa"/>
          </w:tcPr>
          <w:p w:rsidR="00514311" w:rsidRDefault="00514311" w:rsidP="00BC7DA3">
            <w:pPr>
              <w:jc w:val="center"/>
            </w:pPr>
          </w:p>
        </w:tc>
        <w:tc>
          <w:tcPr>
            <w:tcW w:w="720" w:type="dxa"/>
          </w:tcPr>
          <w:p w:rsidR="00514311" w:rsidRDefault="00514311" w:rsidP="00BC7DA3">
            <w:pPr>
              <w:jc w:val="center"/>
            </w:pPr>
            <w:r>
              <w:t>-</w:t>
            </w:r>
          </w:p>
        </w:tc>
        <w:tc>
          <w:tcPr>
            <w:tcW w:w="720" w:type="dxa"/>
          </w:tcPr>
          <w:p w:rsidR="00514311" w:rsidRDefault="00514311" w:rsidP="00BC7DA3">
            <w:pPr>
              <w:jc w:val="center"/>
            </w:pPr>
            <w:r>
              <w:t>14</w:t>
            </w:r>
          </w:p>
        </w:tc>
        <w:tc>
          <w:tcPr>
            <w:tcW w:w="1140" w:type="dxa"/>
          </w:tcPr>
          <w:p w:rsidR="00514311" w:rsidRPr="00D540AD" w:rsidRDefault="00514311" w:rsidP="00BC7DA3">
            <w:pPr>
              <w:jc w:val="both"/>
            </w:pPr>
            <w:r>
              <w:t>ОПК-4</w:t>
            </w:r>
          </w:p>
          <w:p w:rsidR="00514311" w:rsidRPr="00D540AD" w:rsidRDefault="00514311" w:rsidP="00BC7DA3">
            <w:pPr>
              <w:jc w:val="both"/>
            </w:pPr>
          </w:p>
          <w:p w:rsidR="00514311" w:rsidRPr="00D540AD" w:rsidRDefault="00514311" w:rsidP="00BC7DA3"/>
        </w:tc>
      </w:tr>
      <w:tr w:rsidR="00514311" w:rsidTr="00BC7DA3">
        <w:tc>
          <w:tcPr>
            <w:tcW w:w="4217" w:type="dxa"/>
          </w:tcPr>
          <w:p w:rsidR="00514311" w:rsidRDefault="00514311" w:rsidP="00BC7DA3">
            <w:r>
              <w:t xml:space="preserve">5.Основы </w:t>
            </w:r>
            <w:r>
              <w:rPr>
                <w:rStyle w:val="grame"/>
              </w:rPr>
              <w:t>бизнес-планирования</w:t>
            </w:r>
            <w:r>
              <w:t xml:space="preserve"> предпринимательской деятельности</w:t>
            </w:r>
          </w:p>
        </w:tc>
        <w:tc>
          <w:tcPr>
            <w:tcW w:w="708" w:type="dxa"/>
          </w:tcPr>
          <w:p w:rsidR="00514311" w:rsidRDefault="00514311" w:rsidP="00BC7DA3">
            <w:pPr>
              <w:jc w:val="center"/>
            </w:pPr>
            <w:r>
              <w:t>26</w:t>
            </w:r>
          </w:p>
        </w:tc>
        <w:tc>
          <w:tcPr>
            <w:tcW w:w="850" w:type="dxa"/>
          </w:tcPr>
          <w:p w:rsidR="00514311" w:rsidRDefault="00514311" w:rsidP="00BC7DA3">
            <w:pPr>
              <w:jc w:val="center"/>
            </w:pPr>
            <w:r>
              <w:t>2</w:t>
            </w:r>
          </w:p>
        </w:tc>
        <w:tc>
          <w:tcPr>
            <w:tcW w:w="851" w:type="dxa"/>
          </w:tcPr>
          <w:p w:rsidR="00514311" w:rsidRDefault="00514311" w:rsidP="00BC7DA3">
            <w:pPr>
              <w:jc w:val="center"/>
            </w:pPr>
            <w:r>
              <w:t>2</w:t>
            </w:r>
          </w:p>
        </w:tc>
        <w:tc>
          <w:tcPr>
            <w:tcW w:w="679" w:type="dxa"/>
          </w:tcPr>
          <w:p w:rsidR="00514311" w:rsidRDefault="00514311" w:rsidP="00BC7DA3">
            <w:pPr>
              <w:jc w:val="center"/>
            </w:pPr>
          </w:p>
        </w:tc>
        <w:tc>
          <w:tcPr>
            <w:tcW w:w="720" w:type="dxa"/>
          </w:tcPr>
          <w:p w:rsidR="00514311" w:rsidRDefault="00514311" w:rsidP="00BC7DA3">
            <w:pPr>
              <w:jc w:val="center"/>
            </w:pPr>
            <w:r>
              <w:t>2</w:t>
            </w:r>
          </w:p>
        </w:tc>
        <w:tc>
          <w:tcPr>
            <w:tcW w:w="720" w:type="dxa"/>
          </w:tcPr>
          <w:p w:rsidR="00514311" w:rsidRDefault="00514311" w:rsidP="00BC7DA3">
            <w:pPr>
              <w:jc w:val="center"/>
            </w:pPr>
            <w:r>
              <w:t>20</w:t>
            </w:r>
          </w:p>
        </w:tc>
        <w:tc>
          <w:tcPr>
            <w:tcW w:w="1140" w:type="dxa"/>
          </w:tcPr>
          <w:p w:rsidR="00514311" w:rsidRPr="00D540AD" w:rsidRDefault="00514311" w:rsidP="00BC7DA3">
            <w:pPr>
              <w:jc w:val="both"/>
            </w:pPr>
            <w:r>
              <w:t>ОПК-4</w:t>
            </w:r>
          </w:p>
          <w:p w:rsidR="00514311" w:rsidRPr="00D540AD" w:rsidRDefault="00514311" w:rsidP="00BC7DA3"/>
        </w:tc>
      </w:tr>
      <w:tr w:rsidR="00514311" w:rsidTr="00BC7DA3">
        <w:tc>
          <w:tcPr>
            <w:tcW w:w="4217" w:type="dxa"/>
          </w:tcPr>
          <w:p w:rsidR="00514311" w:rsidRDefault="00514311" w:rsidP="00BC7DA3">
            <w:r>
              <w:t>6.Особенности предпринимательской деятельности в сфере СКС</w:t>
            </w:r>
          </w:p>
        </w:tc>
        <w:tc>
          <w:tcPr>
            <w:tcW w:w="708" w:type="dxa"/>
          </w:tcPr>
          <w:p w:rsidR="00514311" w:rsidRDefault="00514311" w:rsidP="00BC7DA3">
            <w:pPr>
              <w:jc w:val="center"/>
            </w:pPr>
            <w:r>
              <w:t>20</w:t>
            </w:r>
          </w:p>
        </w:tc>
        <w:tc>
          <w:tcPr>
            <w:tcW w:w="850" w:type="dxa"/>
          </w:tcPr>
          <w:p w:rsidR="00514311" w:rsidRDefault="00514311" w:rsidP="00BC7DA3">
            <w:pPr>
              <w:jc w:val="center"/>
            </w:pPr>
            <w:r>
              <w:t>2</w:t>
            </w:r>
          </w:p>
        </w:tc>
        <w:tc>
          <w:tcPr>
            <w:tcW w:w="851" w:type="dxa"/>
          </w:tcPr>
          <w:p w:rsidR="00514311" w:rsidRDefault="00514311" w:rsidP="00BC7DA3">
            <w:pPr>
              <w:jc w:val="center"/>
            </w:pPr>
            <w:r>
              <w:t>-</w:t>
            </w:r>
          </w:p>
        </w:tc>
        <w:tc>
          <w:tcPr>
            <w:tcW w:w="679" w:type="dxa"/>
          </w:tcPr>
          <w:p w:rsidR="00514311" w:rsidRDefault="00514311" w:rsidP="00BC7DA3">
            <w:pPr>
              <w:jc w:val="center"/>
            </w:pPr>
          </w:p>
        </w:tc>
        <w:tc>
          <w:tcPr>
            <w:tcW w:w="720" w:type="dxa"/>
          </w:tcPr>
          <w:p w:rsidR="00514311" w:rsidRDefault="00514311" w:rsidP="00BC7DA3">
            <w:pPr>
              <w:jc w:val="center"/>
            </w:pPr>
          </w:p>
        </w:tc>
        <w:tc>
          <w:tcPr>
            <w:tcW w:w="720" w:type="dxa"/>
          </w:tcPr>
          <w:p w:rsidR="00514311" w:rsidRDefault="00514311" w:rsidP="00BC7DA3">
            <w:pPr>
              <w:jc w:val="center"/>
            </w:pPr>
            <w:r>
              <w:t>18</w:t>
            </w:r>
          </w:p>
        </w:tc>
        <w:tc>
          <w:tcPr>
            <w:tcW w:w="1140" w:type="dxa"/>
          </w:tcPr>
          <w:p w:rsidR="00514311" w:rsidRPr="00D540AD" w:rsidRDefault="00514311" w:rsidP="00BC7DA3">
            <w:pPr>
              <w:jc w:val="both"/>
            </w:pPr>
            <w:r>
              <w:t>ОПК-4</w:t>
            </w:r>
          </w:p>
          <w:p w:rsidR="00514311" w:rsidRPr="00D540AD" w:rsidRDefault="00514311" w:rsidP="00BC7DA3"/>
        </w:tc>
      </w:tr>
      <w:tr w:rsidR="00514311" w:rsidTr="00BC7DA3">
        <w:tc>
          <w:tcPr>
            <w:tcW w:w="4217" w:type="dxa"/>
          </w:tcPr>
          <w:p w:rsidR="00514311" w:rsidRDefault="00514311" w:rsidP="00BC7DA3">
            <w:pPr>
              <w:rPr>
                <w:i/>
              </w:rPr>
            </w:pPr>
            <w:r>
              <w:rPr>
                <w:i/>
              </w:rPr>
              <w:t>Зачет</w:t>
            </w:r>
          </w:p>
        </w:tc>
        <w:tc>
          <w:tcPr>
            <w:tcW w:w="708" w:type="dxa"/>
          </w:tcPr>
          <w:p w:rsidR="00514311" w:rsidRDefault="00514311" w:rsidP="00BC7DA3">
            <w:pPr>
              <w:jc w:val="center"/>
            </w:pPr>
            <w:r>
              <w:t>4</w:t>
            </w:r>
          </w:p>
        </w:tc>
        <w:tc>
          <w:tcPr>
            <w:tcW w:w="850" w:type="dxa"/>
          </w:tcPr>
          <w:p w:rsidR="00514311" w:rsidRDefault="00514311" w:rsidP="00BC7DA3">
            <w:pPr>
              <w:jc w:val="center"/>
            </w:pPr>
            <w:r>
              <w:t>4</w:t>
            </w:r>
          </w:p>
        </w:tc>
        <w:tc>
          <w:tcPr>
            <w:tcW w:w="851" w:type="dxa"/>
          </w:tcPr>
          <w:p w:rsidR="00514311" w:rsidRDefault="00514311" w:rsidP="00BC7DA3">
            <w:pPr>
              <w:jc w:val="center"/>
            </w:pPr>
          </w:p>
        </w:tc>
        <w:tc>
          <w:tcPr>
            <w:tcW w:w="679" w:type="dxa"/>
          </w:tcPr>
          <w:p w:rsidR="00514311" w:rsidRDefault="00514311" w:rsidP="00BC7DA3">
            <w:pPr>
              <w:jc w:val="center"/>
            </w:pPr>
          </w:p>
        </w:tc>
        <w:tc>
          <w:tcPr>
            <w:tcW w:w="720" w:type="dxa"/>
          </w:tcPr>
          <w:p w:rsidR="00514311" w:rsidRDefault="00514311" w:rsidP="00BC7DA3">
            <w:pPr>
              <w:jc w:val="center"/>
            </w:pPr>
          </w:p>
        </w:tc>
        <w:tc>
          <w:tcPr>
            <w:tcW w:w="720" w:type="dxa"/>
          </w:tcPr>
          <w:p w:rsidR="00514311" w:rsidRDefault="00514311" w:rsidP="00BC7DA3">
            <w:pPr>
              <w:jc w:val="center"/>
            </w:pPr>
          </w:p>
        </w:tc>
        <w:tc>
          <w:tcPr>
            <w:tcW w:w="1140" w:type="dxa"/>
          </w:tcPr>
          <w:p w:rsidR="00514311" w:rsidRDefault="00514311" w:rsidP="00BC7DA3">
            <w:pPr>
              <w:ind w:left="-250"/>
              <w:jc w:val="center"/>
            </w:pPr>
          </w:p>
        </w:tc>
      </w:tr>
      <w:tr w:rsidR="00514311" w:rsidTr="00BC7DA3">
        <w:tc>
          <w:tcPr>
            <w:tcW w:w="4217" w:type="dxa"/>
          </w:tcPr>
          <w:p w:rsidR="00514311" w:rsidRDefault="00514311" w:rsidP="00BC7DA3">
            <w:pPr>
              <w:rPr>
                <w:b/>
              </w:rPr>
            </w:pPr>
            <w:r>
              <w:rPr>
                <w:b/>
              </w:rPr>
              <w:t>Итого по дисциплине</w:t>
            </w:r>
          </w:p>
        </w:tc>
        <w:tc>
          <w:tcPr>
            <w:tcW w:w="708" w:type="dxa"/>
          </w:tcPr>
          <w:p w:rsidR="00514311" w:rsidRDefault="00514311" w:rsidP="00BC7DA3">
            <w:pPr>
              <w:jc w:val="center"/>
              <w:rPr>
                <w:b/>
              </w:rPr>
            </w:pPr>
            <w:r>
              <w:rPr>
                <w:b/>
              </w:rPr>
              <w:t>108</w:t>
            </w:r>
          </w:p>
        </w:tc>
        <w:tc>
          <w:tcPr>
            <w:tcW w:w="850" w:type="dxa"/>
          </w:tcPr>
          <w:p w:rsidR="00514311" w:rsidRDefault="00514311" w:rsidP="00BC7DA3">
            <w:pPr>
              <w:jc w:val="center"/>
              <w:rPr>
                <w:b/>
              </w:rPr>
            </w:pPr>
            <w:r>
              <w:rPr>
                <w:b/>
              </w:rPr>
              <w:t>16</w:t>
            </w:r>
          </w:p>
        </w:tc>
        <w:tc>
          <w:tcPr>
            <w:tcW w:w="851" w:type="dxa"/>
          </w:tcPr>
          <w:p w:rsidR="00514311" w:rsidRDefault="00514311" w:rsidP="00BC7DA3">
            <w:pPr>
              <w:jc w:val="center"/>
              <w:rPr>
                <w:b/>
              </w:rPr>
            </w:pPr>
            <w:r>
              <w:rPr>
                <w:b/>
              </w:rPr>
              <w:t>6</w:t>
            </w:r>
          </w:p>
        </w:tc>
        <w:tc>
          <w:tcPr>
            <w:tcW w:w="679" w:type="dxa"/>
          </w:tcPr>
          <w:p w:rsidR="00514311" w:rsidRDefault="00514311" w:rsidP="00BC7DA3">
            <w:pPr>
              <w:jc w:val="center"/>
              <w:rPr>
                <w:b/>
              </w:rPr>
            </w:pPr>
          </w:p>
        </w:tc>
        <w:tc>
          <w:tcPr>
            <w:tcW w:w="720" w:type="dxa"/>
          </w:tcPr>
          <w:p w:rsidR="00514311" w:rsidRDefault="00514311" w:rsidP="00BC7DA3">
            <w:pPr>
              <w:jc w:val="center"/>
              <w:rPr>
                <w:b/>
              </w:rPr>
            </w:pPr>
            <w:r>
              <w:rPr>
                <w:b/>
              </w:rPr>
              <w:t>6</w:t>
            </w:r>
          </w:p>
        </w:tc>
        <w:tc>
          <w:tcPr>
            <w:tcW w:w="720" w:type="dxa"/>
          </w:tcPr>
          <w:p w:rsidR="00514311" w:rsidRDefault="00514311" w:rsidP="00BC7DA3">
            <w:pPr>
              <w:jc w:val="center"/>
              <w:rPr>
                <w:b/>
              </w:rPr>
            </w:pPr>
            <w:r>
              <w:rPr>
                <w:b/>
              </w:rPr>
              <w:t>92</w:t>
            </w:r>
          </w:p>
        </w:tc>
        <w:tc>
          <w:tcPr>
            <w:tcW w:w="1140" w:type="dxa"/>
          </w:tcPr>
          <w:p w:rsidR="00514311" w:rsidRDefault="00514311" w:rsidP="00BC7DA3">
            <w:pPr>
              <w:ind w:left="-250"/>
              <w:jc w:val="center"/>
              <w:rPr>
                <w:b/>
              </w:rPr>
            </w:pPr>
          </w:p>
        </w:tc>
      </w:tr>
      <w:tr w:rsidR="00514311" w:rsidTr="00BC7DA3">
        <w:tc>
          <w:tcPr>
            <w:tcW w:w="4217" w:type="dxa"/>
          </w:tcPr>
          <w:p w:rsidR="00514311" w:rsidRDefault="00514311" w:rsidP="00BC7DA3">
            <w:r>
              <w:t>Зачетных единиц</w:t>
            </w:r>
          </w:p>
        </w:tc>
        <w:tc>
          <w:tcPr>
            <w:tcW w:w="708" w:type="dxa"/>
          </w:tcPr>
          <w:p w:rsidR="00514311" w:rsidRDefault="00514311" w:rsidP="00BC7DA3">
            <w:pPr>
              <w:jc w:val="center"/>
            </w:pPr>
            <w:r>
              <w:t>3</w:t>
            </w:r>
          </w:p>
        </w:tc>
        <w:tc>
          <w:tcPr>
            <w:tcW w:w="850" w:type="dxa"/>
          </w:tcPr>
          <w:p w:rsidR="00514311" w:rsidRDefault="00514311" w:rsidP="00BC7DA3">
            <w:pPr>
              <w:jc w:val="center"/>
            </w:pPr>
          </w:p>
        </w:tc>
        <w:tc>
          <w:tcPr>
            <w:tcW w:w="851" w:type="dxa"/>
          </w:tcPr>
          <w:p w:rsidR="00514311" w:rsidRDefault="00514311" w:rsidP="00BC7DA3">
            <w:pPr>
              <w:jc w:val="center"/>
            </w:pPr>
          </w:p>
        </w:tc>
        <w:tc>
          <w:tcPr>
            <w:tcW w:w="679" w:type="dxa"/>
          </w:tcPr>
          <w:p w:rsidR="00514311" w:rsidRDefault="00514311" w:rsidP="00BC7DA3">
            <w:pPr>
              <w:jc w:val="center"/>
            </w:pPr>
          </w:p>
        </w:tc>
        <w:tc>
          <w:tcPr>
            <w:tcW w:w="720" w:type="dxa"/>
          </w:tcPr>
          <w:p w:rsidR="00514311" w:rsidRDefault="00514311" w:rsidP="00BC7DA3">
            <w:pPr>
              <w:jc w:val="center"/>
            </w:pPr>
          </w:p>
        </w:tc>
        <w:tc>
          <w:tcPr>
            <w:tcW w:w="720" w:type="dxa"/>
          </w:tcPr>
          <w:p w:rsidR="00514311" w:rsidRDefault="00514311" w:rsidP="00BC7DA3">
            <w:pPr>
              <w:jc w:val="center"/>
            </w:pPr>
          </w:p>
        </w:tc>
        <w:tc>
          <w:tcPr>
            <w:tcW w:w="1140" w:type="dxa"/>
          </w:tcPr>
          <w:p w:rsidR="00514311" w:rsidRDefault="00514311" w:rsidP="00BC7DA3">
            <w:pPr>
              <w:ind w:left="-250"/>
              <w:jc w:val="center"/>
            </w:pPr>
          </w:p>
        </w:tc>
      </w:tr>
    </w:tbl>
    <w:p w:rsidR="00514311" w:rsidRDefault="00514311" w:rsidP="00BA0F64">
      <w:pPr>
        <w:rPr>
          <w:i/>
        </w:rPr>
      </w:pPr>
    </w:p>
    <w:p w:rsidR="00514311" w:rsidRPr="00E43F67" w:rsidRDefault="00514311" w:rsidP="006A0306">
      <w:pPr>
        <w:rPr>
          <w:b/>
          <w:color w:val="FF0000"/>
          <w:u w:val="single"/>
        </w:rPr>
      </w:pPr>
    </w:p>
    <w:sectPr w:rsidR="00514311" w:rsidRPr="00E43F67" w:rsidSect="00CD6840">
      <w:footerReference w:type="default" r:id="rId39"/>
      <w:pgSz w:w="11906" w:h="16838"/>
      <w:pgMar w:top="899"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311" w:rsidRDefault="00514311" w:rsidP="00CD6840">
      <w:r>
        <w:separator/>
      </w:r>
    </w:p>
  </w:endnote>
  <w:endnote w:type="continuationSeparator" w:id="1">
    <w:p w:rsidR="00514311" w:rsidRDefault="00514311" w:rsidP="00CD68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l?r ??Ѓfc"/>
    <w:panose1 w:val="02020609040205080304"/>
    <w:charset w:val="80"/>
    <w:family w:val="modern"/>
    <w:pitch w:val="fixed"/>
    <w:sig w:usb0="E00002FF" w:usb1="6AC7FDFB" w:usb2="00000012" w:usb3="00000000" w:csb0="000200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4311" w:rsidRDefault="00514311">
    <w:pPr>
      <w:pStyle w:val="Footer"/>
      <w:jc w:val="center"/>
    </w:pPr>
    <w:fldSimple w:instr="PAGE   \* MERGEFORMAT">
      <w:r>
        <w:rPr>
          <w:noProof/>
        </w:rPr>
        <w:t>4</w:t>
      </w:r>
    </w:fldSimple>
  </w:p>
  <w:p w:rsidR="00514311" w:rsidRDefault="005143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311" w:rsidRDefault="00514311" w:rsidP="00CD6840">
      <w:r>
        <w:separator/>
      </w:r>
    </w:p>
  </w:footnote>
  <w:footnote w:type="continuationSeparator" w:id="1">
    <w:p w:rsidR="00514311" w:rsidRDefault="00514311" w:rsidP="00CD68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lvlText w:val=""/>
      <w:lvlJc w:val="left"/>
      <w:pPr>
        <w:tabs>
          <w:tab w:val="num" w:pos="432"/>
        </w:tabs>
        <w:ind w:left="432" w:hanging="432"/>
      </w:pPr>
      <w:rPr>
        <w:rFonts w:cs="Times New Roman"/>
      </w:rPr>
    </w:lvl>
    <w:lvl w:ilvl="1">
      <w:start w:val="1"/>
      <w:numFmt w:val="none"/>
      <w:pStyle w:val="Heading2"/>
      <w:lvlText w:val=""/>
      <w:lvlJc w:val="left"/>
      <w:pPr>
        <w:tabs>
          <w:tab w:val="num" w:pos="576"/>
        </w:tabs>
        <w:ind w:left="576" w:hanging="576"/>
      </w:pPr>
      <w:rPr>
        <w:rFonts w:cs="Times New Roman"/>
      </w:rPr>
    </w:lvl>
    <w:lvl w:ilvl="2">
      <w:start w:val="1"/>
      <w:numFmt w:val="none"/>
      <w:pStyle w:val="Heading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Heading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9"/>
    <w:multiLevelType w:val="singleLevel"/>
    <w:tmpl w:val="45321D12"/>
    <w:name w:val="WW8Num9"/>
    <w:lvl w:ilvl="0">
      <w:start w:val="1"/>
      <w:numFmt w:val="decimal"/>
      <w:lvlText w:val="%1."/>
      <w:lvlJc w:val="left"/>
      <w:pPr>
        <w:tabs>
          <w:tab w:val="num" w:pos="0"/>
        </w:tabs>
        <w:ind w:left="720" w:hanging="360"/>
      </w:pPr>
      <w:rPr>
        <w:rFonts w:ascii="Symbol" w:hAnsi="Symbol" w:cs="Symbol" w:hint="default"/>
        <w:b w:val="0"/>
        <w:color w:val="000000"/>
      </w:rPr>
    </w:lvl>
  </w:abstractNum>
  <w:abstractNum w:abstractNumId="2">
    <w:nsid w:val="016103D3"/>
    <w:multiLevelType w:val="hybridMultilevel"/>
    <w:tmpl w:val="A8C4E5E4"/>
    <w:lvl w:ilvl="0" w:tplc="7F08BBC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B1B2986"/>
    <w:multiLevelType w:val="multilevel"/>
    <w:tmpl w:val="EF786C9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C8915F4"/>
    <w:multiLevelType w:val="hybridMultilevel"/>
    <w:tmpl w:val="B28E9718"/>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F12382B"/>
    <w:multiLevelType w:val="hybridMultilevel"/>
    <w:tmpl w:val="14382FF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216E2AAD"/>
    <w:multiLevelType w:val="multilevel"/>
    <w:tmpl w:val="E3189A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245167B6"/>
    <w:multiLevelType w:val="hybridMultilevel"/>
    <w:tmpl w:val="2DE0748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8C25F3E"/>
    <w:multiLevelType w:val="multilevel"/>
    <w:tmpl w:val="E3189A86"/>
    <w:lvl w:ilvl="0">
      <w:start w:val="1"/>
      <w:numFmt w:val="decimal"/>
      <w:lvlText w:val="%1."/>
      <w:lvlJc w:val="left"/>
      <w:pPr>
        <w:tabs>
          <w:tab w:val="num" w:pos="927"/>
        </w:tabs>
        <w:ind w:left="927" w:hanging="360"/>
      </w:pPr>
      <w:rPr>
        <w:rFonts w:cs="Times New Roman"/>
      </w:rPr>
    </w:lvl>
    <w:lvl w:ilvl="1">
      <w:start w:val="1"/>
      <w:numFmt w:val="decimal"/>
      <w:lvlText w:val="%2."/>
      <w:lvlJc w:val="left"/>
      <w:pPr>
        <w:tabs>
          <w:tab w:val="num" w:pos="1647"/>
        </w:tabs>
        <w:ind w:left="1647" w:hanging="360"/>
      </w:pPr>
      <w:rPr>
        <w:rFonts w:cs="Times New Roman"/>
      </w:rPr>
    </w:lvl>
    <w:lvl w:ilvl="2">
      <w:start w:val="1"/>
      <w:numFmt w:val="decimal"/>
      <w:lvlText w:val="%3."/>
      <w:lvlJc w:val="left"/>
      <w:pPr>
        <w:tabs>
          <w:tab w:val="num" w:pos="2367"/>
        </w:tabs>
        <w:ind w:left="2367" w:hanging="360"/>
      </w:pPr>
      <w:rPr>
        <w:rFonts w:cs="Times New Roman"/>
      </w:rPr>
    </w:lvl>
    <w:lvl w:ilvl="3">
      <w:start w:val="1"/>
      <w:numFmt w:val="decimal"/>
      <w:lvlText w:val="%4."/>
      <w:lvlJc w:val="left"/>
      <w:pPr>
        <w:tabs>
          <w:tab w:val="num" w:pos="3087"/>
        </w:tabs>
        <w:ind w:left="3087" w:hanging="360"/>
      </w:pPr>
      <w:rPr>
        <w:rFonts w:cs="Times New Roman"/>
      </w:rPr>
    </w:lvl>
    <w:lvl w:ilvl="4">
      <w:start w:val="1"/>
      <w:numFmt w:val="decimal"/>
      <w:lvlText w:val="%5."/>
      <w:lvlJc w:val="left"/>
      <w:pPr>
        <w:tabs>
          <w:tab w:val="num" w:pos="3807"/>
        </w:tabs>
        <w:ind w:left="3807" w:hanging="360"/>
      </w:pPr>
      <w:rPr>
        <w:rFonts w:cs="Times New Roman"/>
      </w:rPr>
    </w:lvl>
    <w:lvl w:ilvl="5">
      <w:start w:val="1"/>
      <w:numFmt w:val="decimal"/>
      <w:lvlText w:val="%6."/>
      <w:lvlJc w:val="left"/>
      <w:pPr>
        <w:tabs>
          <w:tab w:val="num" w:pos="4527"/>
        </w:tabs>
        <w:ind w:left="4527" w:hanging="360"/>
      </w:pPr>
      <w:rPr>
        <w:rFonts w:cs="Times New Roman"/>
      </w:rPr>
    </w:lvl>
    <w:lvl w:ilvl="6">
      <w:start w:val="1"/>
      <w:numFmt w:val="decimal"/>
      <w:lvlText w:val="%7."/>
      <w:lvlJc w:val="left"/>
      <w:pPr>
        <w:tabs>
          <w:tab w:val="num" w:pos="5247"/>
        </w:tabs>
        <w:ind w:left="5247" w:hanging="360"/>
      </w:pPr>
      <w:rPr>
        <w:rFonts w:cs="Times New Roman"/>
      </w:rPr>
    </w:lvl>
    <w:lvl w:ilvl="7">
      <w:start w:val="1"/>
      <w:numFmt w:val="decimal"/>
      <w:lvlText w:val="%8."/>
      <w:lvlJc w:val="left"/>
      <w:pPr>
        <w:tabs>
          <w:tab w:val="num" w:pos="5967"/>
        </w:tabs>
        <w:ind w:left="5967" w:hanging="360"/>
      </w:pPr>
      <w:rPr>
        <w:rFonts w:cs="Times New Roman"/>
      </w:rPr>
    </w:lvl>
    <w:lvl w:ilvl="8">
      <w:start w:val="1"/>
      <w:numFmt w:val="decimal"/>
      <w:lvlText w:val="%9."/>
      <w:lvlJc w:val="left"/>
      <w:pPr>
        <w:tabs>
          <w:tab w:val="num" w:pos="6687"/>
        </w:tabs>
        <w:ind w:left="6687" w:hanging="360"/>
      </w:pPr>
      <w:rPr>
        <w:rFonts w:cs="Times New Roman"/>
      </w:rPr>
    </w:lvl>
  </w:abstractNum>
  <w:abstractNum w:abstractNumId="10">
    <w:nsid w:val="29183B76"/>
    <w:multiLevelType w:val="hybridMultilevel"/>
    <w:tmpl w:val="A71EB45E"/>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29A60446"/>
    <w:multiLevelType w:val="hybridMultilevel"/>
    <w:tmpl w:val="D71E2B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FE78A3"/>
    <w:multiLevelType w:val="hybridMultilevel"/>
    <w:tmpl w:val="8A44E5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E402E6"/>
    <w:multiLevelType w:val="hybridMultilevel"/>
    <w:tmpl w:val="EC8200D0"/>
    <w:lvl w:ilvl="0" w:tplc="B322B5B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4">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7E33BF8"/>
    <w:multiLevelType w:val="hybridMultilevel"/>
    <w:tmpl w:val="CA8E5AB0"/>
    <w:lvl w:ilvl="0" w:tplc="1E342E5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392D3A5B"/>
    <w:multiLevelType w:val="hybridMultilevel"/>
    <w:tmpl w:val="E7BA804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3E34227C"/>
    <w:multiLevelType w:val="hybridMultilevel"/>
    <w:tmpl w:val="97ECDC50"/>
    <w:lvl w:ilvl="0" w:tplc="46A69BE8">
      <w:start w:val="2"/>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8">
    <w:nsid w:val="45D36936"/>
    <w:multiLevelType w:val="hybridMultilevel"/>
    <w:tmpl w:val="1D209D7E"/>
    <w:lvl w:ilvl="0" w:tplc="1E342E5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48FA5FF3"/>
    <w:multiLevelType w:val="multilevel"/>
    <w:tmpl w:val="EB12D86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nsid w:val="4AF27014"/>
    <w:multiLevelType w:val="hybridMultilevel"/>
    <w:tmpl w:val="0066C7A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4D5A43FE"/>
    <w:multiLevelType w:val="multilevel"/>
    <w:tmpl w:val="60C61EB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4D8C2EBA"/>
    <w:multiLevelType w:val="hybridMultilevel"/>
    <w:tmpl w:val="EF786C9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54296C61"/>
    <w:multiLevelType w:val="multilevel"/>
    <w:tmpl w:val="E0384C7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nsid w:val="61623A88"/>
    <w:multiLevelType w:val="multilevel"/>
    <w:tmpl w:val="E3189A8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25">
    <w:nsid w:val="61D4566D"/>
    <w:multiLevelType w:val="hybridMultilevel"/>
    <w:tmpl w:val="703C26C2"/>
    <w:lvl w:ilvl="0" w:tplc="CDC6B736">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nsid w:val="656A5187"/>
    <w:multiLevelType w:val="multilevel"/>
    <w:tmpl w:val="BE381FF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nsid w:val="65745657"/>
    <w:multiLevelType w:val="hybridMultilevel"/>
    <w:tmpl w:val="21809240"/>
    <w:lvl w:ilvl="0" w:tplc="6E90051E">
      <w:start w:val="1"/>
      <w:numFmt w:val="decimal"/>
      <w:lvlText w:val="%1."/>
      <w:lvlJc w:val="left"/>
      <w:pPr>
        <w:tabs>
          <w:tab w:val="num" w:pos="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6B162D1"/>
    <w:multiLevelType w:val="multilevel"/>
    <w:tmpl w:val="E3189A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nsid w:val="67963070"/>
    <w:multiLevelType w:val="hybridMultilevel"/>
    <w:tmpl w:val="EDAA1D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98F6233"/>
    <w:multiLevelType w:val="hybridMultilevel"/>
    <w:tmpl w:val="0FB842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nsid w:val="6EBE377B"/>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A9501A7"/>
    <w:multiLevelType w:val="multilevel"/>
    <w:tmpl w:val="19065CFA"/>
    <w:lvl w:ilvl="0">
      <w:start w:val="1"/>
      <w:numFmt w:val="decimal"/>
      <w:lvlText w:val="%1."/>
      <w:lvlJc w:val="left"/>
      <w:pPr>
        <w:tabs>
          <w:tab w:val="num" w:pos="720"/>
        </w:tabs>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nsid w:val="7E69561F"/>
    <w:multiLevelType w:val="hybridMultilevel"/>
    <w:tmpl w:val="19065CF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22"/>
  </w:num>
  <w:num w:numId="13">
    <w:abstractNumId w:val="29"/>
  </w:num>
  <w:num w:numId="14">
    <w:abstractNumId w:val="28"/>
  </w:num>
  <w:num w:numId="15">
    <w:abstractNumId w:val="33"/>
  </w:num>
  <w:num w:numId="16">
    <w:abstractNumId w:val="26"/>
  </w:num>
  <w:num w:numId="17">
    <w:abstractNumId w:val="27"/>
  </w:num>
  <w:num w:numId="18">
    <w:abstractNumId w:val="3"/>
  </w:num>
  <w:num w:numId="19">
    <w:abstractNumId w:val="18"/>
  </w:num>
  <w:num w:numId="20">
    <w:abstractNumId w:val="15"/>
  </w:num>
  <w:num w:numId="21">
    <w:abstractNumId w:val="32"/>
  </w:num>
  <w:num w:numId="22">
    <w:abstractNumId w:val="2"/>
  </w:num>
  <w:num w:numId="23">
    <w:abstractNumId w:val="31"/>
  </w:num>
  <w:num w:numId="24">
    <w:abstractNumId w:val="11"/>
  </w:num>
  <w:num w:numId="25">
    <w:abstractNumId w:val="13"/>
  </w:num>
  <w:num w:numId="26">
    <w:abstractNumId w:val="17"/>
  </w:num>
  <w:num w:numId="27">
    <w:abstractNumId w:val="9"/>
  </w:num>
  <w:num w:numId="28">
    <w:abstractNumId w:val="23"/>
  </w:num>
  <w:num w:numId="29">
    <w:abstractNumId w:val="12"/>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3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8"/>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0306"/>
    <w:rsid w:val="00017023"/>
    <w:rsid w:val="00020804"/>
    <w:rsid w:val="00022A53"/>
    <w:rsid w:val="00032E62"/>
    <w:rsid w:val="00034502"/>
    <w:rsid w:val="00035D7A"/>
    <w:rsid w:val="00035DB3"/>
    <w:rsid w:val="00042B31"/>
    <w:rsid w:val="00057638"/>
    <w:rsid w:val="00057BDE"/>
    <w:rsid w:val="00060B46"/>
    <w:rsid w:val="00070BBD"/>
    <w:rsid w:val="000836FC"/>
    <w:rsid w:val="000878EE"/>
    <w:rsid w:val="00093C11"/>
    <w:rsid w:val="00095D71"/>
    <w:rsid w:val="000A0577"/>
    <w:rsid w:val="000B022E"/>
    <w:rsid w:val="000B78CD"/>
    <w:rsid w:val="000C4165"/>
    <w:rsid w:val="000C5337"/>
    <w:rsid w:val="000D47F1"/>
    <w:rsid w:val="000D4BF1"/>
    <w:rsid w:val="000D4F26"/>
    <w:rsid w:val="000E0B7B"/>
    <w:rsid w:val="000E314B"/>
    <w:rsid w:val="000F11A6"/>
    <w:rsid w:val="000F11C8"/>
    <w:rsid w:val="000F7AFE"/>
    <w:rsid w:val="001066B7"/>
    <w:rsid w:val="00110E28"/>
    <w:rsid w:val="00116AD3"/>
    <w:rsid w:val="0013287B"/>
    <w:rsid w:val="00132B59"/>
    <w:rsid w:val="001334DB"/>
    <w:rsid w:val="00134B3F"/>
    <w:rsid w:val="001450FF"/>
    <w:rsid w:val="0015239C"/>
    <w:rsid w:val="001645E7"/>
    <w:rsid w:val="00165B7F"/>
    <w:rsid w:val="001715FE"/>
    <w:rsid w:val="00173358"/>
    <w:rsid w:val="00182DDA"/>
    <w:rsid w:val="001904D3"/>
    <w:rsid w:val="001940E2"/>
    <w:rsid w:val="001975D9"/>
    <w:rsid w:val="001A3D7F"/>
    <w:rsid w:val="001B36F5"/>
    <w:rsid w:val="001C0529"/>
    <w:rsid w:val="001C4104"/>
    <w:rsid w:val="001C664F"/>
    <w:rsid w:val="001C6975"/>
    <w:rsid w:val="001D2AC1"/>
    <w:rsid w:val="001E0BB1"/>
    <w:rsid w:val="001E105F"/>
    <w:rsid w:val="001E2A3F"/>
    <w:rsid w:val="001E5249"/>
    <w:rsid w:val="001F0A4A"/>
    <w:rsid w:val="001F241A"/>
    <w:rsid w:val="001F28EE"/>
    <w:rsid w:val="001F7D8C"/>
    <w:rsid w:val="002039CA"/>
    <w:rsid w:val="00204241"/>
    <w:rsid w:val="0020531A"/>
    <w:rsid w:val="00207BFA"/>
    <w:rsid w:val="002139CD"/>
    <w:rsid w:val="002141BB"/>
    <w:rsid w:val="00232912"/>
    <w:rsid w:val="00232BBD"/>
    <w:rsid w:val="00237AEE"/>
    <w:rsid w:val="002560B8"/>
    <w:rsid w:val="0025795D"/>
    <w:rsid w:val="002630D6"/>
    <w:rsid w:val="002634F2"/>
    <w:rsid w:val="0026688A"/>
    <w:rsid w:val="00271CD2"/>
    <w:rsid w:val="00273D44"/>
    <w:rsid w:val="00287AB3"/>
    <w:rsid w:val="002915F3"/>
    <w:rsid w:val="002A4F00"/>
    <w:rsid w:val="002B3996"/>
    <w:rsid w:val="002C0CEB"/>
    <w:rsid w:val="002C252F"/>
    <w:rsid w:val="002D5479"/>
    <w:rsid w:val="002D56A8"/>
    <w:rsid w:val="002E2E60"/>
    <w:rsid w:val="002E33AA"/>
    <w:rsid w:val="002E3A2E"/>
    <w:rsid w:val="002E63ED"/>
    <w:rsid w:val="002F3484"/>
    <w:rsid w:val="003001D3"/>
    <w:rsid w:val="003208F2"/>
    <w:rsid w:val="00344C8C"/>
    <w:rsid w:val="00345E39"/>
    <w:rsid w:val="0034607E"/>
    <w:rsid w:val="003570AE"/>
    <w:rsid w:val="0036122C"/>
    <w:rsid w:val="0036300F"/>
    <w:rsid w:val="0036787D"/>
    <w:rsid w:val="0037149C"/>
    <w:rsid w:val="0037699E"/>
    <w:rsid w:val="00377EA9"/>
    <w:rsid w:val="00390F8B"/>
    <w:rsid w:val="00393E84"/>
    <w:rsid w:val="003954F9"/>
    <w:rsid w:val="003964FE"/>
    <w:rsid w:val="003969DA"/>
    <w:rsid w:val="003A4320"/>
    <w:rsid w:val="003B43F7"/>
    <w:rsid w:val="003B5024"/>
    <w:rsid w:val="003C166A"/>
    <w:rsid w:val="003C7FE7"/>
    <w:rsid w:val="003D2DE4"/>
    <w:rsid w:val="003E3578"/>
    <w:rsid w:val="003E4080"/>
    <w:rsid w:val="003F0411"/>
    <w:rsid w:val="003F10BF"/>
    <w:rsid w:val="003F695E"/>
    <w:rsid w:val="00400E77"/>
    <w:rsid w:val="00403143"/>
    <w:rsid w:val="004157F5"/>
    <w:rsid w:val="004245AF"/>
    <w:rsid w:val="00427193"/>
    <w:rsid w:val="004345A2"/>
    <w:rsid w:val="004347BF"/>
    <w:rsid w:val="00435E00"/>
    <w:rsid w:val="00435E25"/>
    <w:rsid w:val="00441FBA"/>
    <w:rsid w:val="00446C08"/>
    <w:rsid w:val="00450100"/>
    <w:rsid w:val="00454813"/>
    <w:rsid w:val="0049488F"/>
    <w:rsid w:val="004A0012"/>
    <w:rsid w:val="004A0464"/>
    <w:rsid w:val="004A63CC"/>
    <w:rsid w:val="004A640B"/>
    <w:rsid w:val="004B1446"/>
    <w:rsid w:val="004B26E1"/>
    <w:rsid w:val="004C7FA1"/>
    <w:rsid w:val="004D5E5A"/>
    <w:rsid w:val="004D5EC6"/>
    <w:rsid w:val="004D617D"/>
    <w:rsid w:val="004E16A3"/>
    <w:rsid w:val="004E3D74"/>
    <w:rsid w:val="004E516C"/>
    <w:rsid w:val="004E5971"/>
    <w:rsid w:val="004F02D5"/>
    <w:rsid w:val="004F26E8"/>
    <w:rsid w:val="005023DC"/>
    <w:rsid w:val="00504E07"/>
    <w:rsid w:val="00510769"/>
    <w:rsid w:val="00514311"/>
    <w:rsid w:val="005206FA"/>
    <w:rsid w:val="00527905"/>
    <w:rsid w:val="00532140"/>
    <w:rsid w:val="0053307F"/>
    <w:rsid w:val="00540713"/>
    <w:rsid w:val="00546CE9"/>
    <w:rsid w:val="00557FDC"/>
    <w:rsid w:val="005623E8"/>
    <w:rsid w:val="0056536D"/>
    <w:rsid w:val="005669DC"/>
    <w:rsid w:val="00572443"/>
    <w:rsid w:val="00585456"/>
    <w:rsid w:val="0058613C"/>
    <w:rsid w:val="00590382"/>
    <w:rsid w:val="005A12E7"/>
    <w:rsid w:val="005A30F6"/>
    <w:rsid w:val="005A4C32"/>
    <w:rsid w:val="005A788B"/>
    <w:rsid w:val="005B0815"/>
    <w:rsid w:val="005B3AD7"/>
    <w:rsid w:val="005B6683"/>
    <w:rsid w:val="005B67F8"/>
    <w:rsid w:val="005D32C7"/>
    <w:rsid w:val="005D3557"/>
    <w:rsid w:val="005D56E4"/>
    <w:rsid w:val="005E3E51"/>
    <w:rsid w:val="005E5063"/>
    <w:rsid w:val="005F0C53"/>
    <w:rsid w:val="005F3C32"/>
    <w:rsid w:val="005F5AFE"/>
    <w:rsid w:val="00606C3C"/>
    <w:rsid w:val="00614F22"/>
    <w:rsid w:val="00615F82"/>
    <w:rsid w:val="006160CA"/>
    <w:rsid w:val="00616E8E"/>
    <w:rsid w:val="00623884"/>
    <w:rsid w:val="006340B2"/>
    <w:rsid w:val="00640CF6"/>
    <w:rsid w:val="00641861"/>
    <w:rsid w:val="00644A5F"/>
    <w:rsid w:val="00647EBF"/>
    <w:rsid w:val="0065265C"/>
    <w:rsid w:val="00652B14"/>
    <w:rsid w:val="006530A5"/>
    <w:rsid w:val="0065536A"/>
    <w:rsid w:val="00655C58"/>
    <w:rsid w:val="00656547"/>
    <w:rsid w:val="00664377"/>
    <w:rsid w:val="00670896"/>
    <w:rsid w:val="00681B1E"/>
    <w:rsid w:val="00687870"/>
    <w:rsid w:val="006937EF"/>
    <w:rsid w:val="006956E1"/>
    <w:rsid w:val="006971B8"/>
    <w:rsid w:val="0069743E"/>
    <w:rsid w:val="006A0306"/>
    <w:rsid w:val="006A732D"/>
    <w:rsid w:val="006B54FB"/>
    <w:rsid w:val="006B569A"/>
    <w:rsid w:val="006C45F7"/>
    <w:rsid w:val="006D0C79"/>
    <w:rsid w:val="006E0A68"/>
    <w:rsid w:val="006E761F"/>
    <w:rsid w:val="006F3E29"/>
    <w:rsid w:val="006F649C"/>
    <w:rsid w:val="00704E92"/>
    <w:rsid w:val="00705A08"/>
    <w:rsid w:val="00706F7F"/>
    <w:rsid w:val="00707342"/>
    <w:rsid w:val="00712B44"/>
    <w:rsid w:val="00713EEA"/>
    <w:rsid w:val="00715CD8"/>
    <w:rsid w:val="00716AFE"/>
    <w:rsid w:val="0072042D"/>
    <w:rsid w:val="007229DE"/>
    <w:rsid w:val="00722F17"/>
    <w:rsid w:val="00724651"/>
    <w:rsid w:val="007256A9"/>
    <w:rsid w:val="00725B38"/>
    <w:rsid w:val="00732CD8"/>
    <w:rsid w:val="00732E82"/>
    <w:rsid w:val="00734509"/>
    <w:rsid w:val="00744D0F"/>
    <w:rsid w:val="007550F6"/>
    <w:rsid w:val="0076405F"/>
    <w:rsid w:val="007652EB"/>
    <w:rsid w:val="007745B2"/>
    <w:rsid w:val="00775C00"/>
    <w:rsid w:val="007778FC"/>
    <w:rsid w:val="007821D4"/>
    <w:rsid w:val="007A3C21"/>
    <w:rsid w:val="007C26A7"/>
    <w:rsid w:val="007D791A"/>
    <w:rsid w:val="007F363D"/>
    <w:rsid w:val="0080575B"/>
    <w:rsid w:val="008057B6"/>
    <w:rsid w:val="00805A75"/>
    <w:rsid w:val="008117D0"/>
    <w:rsid w:val="00834633"/>
    <w:rsid w:val="008477B7"/>
    <w:rsid w:val="00857DCE"/>
    <w:rsid w:val="00863781"/>
    <w:rsid w:val="00863B26"/>
    <w:rsid w:val="00866983"/>
    <w:rsid w:val="00871FFC"/>
    <w:rsid w:val="00872542"/>
    <w:rsid w:val="0088221F"/>
    <w:rsid w:val="00885512"/>
    <w:rsid w:val="00885922"/>
    <w:rsid w:val="00885DBF"/>
    <w:rsid w:val="008914DC"/>
    <w:rsid w:val="00892B96"/>
    <w:rsid w:val="00894F9F"/>
    <w:rsid w:val="008A4326"/>
    <w:rsid w:val="008A5ED0"/>
    <w:rsid w:val="008B35CB"/>
    <w:rsid w:val="008B4500"/>
    <w:rsid w:val="008C09B7"/>
    <w:rsid w:val="008C1DF6"/>
    <w:rsid w:val="008C6791"/>
    <w:rsid w:val="008D5D11"/>
    <w:rsid w:val="008D6F79"/>
    <w:rsid w:val="008E58B1"/>
    <w:rsid w:val="008F1EF8"/>
    <w:rsid w:val="008F7585"/>
    <w:rsid w:val="00901280"/>
    <w:rsid w:val="00906024"/>
    <w:rsid w:val="009119C2"/>
    <w:rsid w:val="009167C5"/>
    <w:rsid w:val="00921B37"/>
    <w:rsid w:val="0092333A"/>
    <w:rsid w:val="009347E5"/>
    <w:rsid w:val="0093788C"/>
    <w:rsid w:val="00943A42"/>
    <w:rsid w:val="00943BEA"/>
    <w:rsid w:val="0094451E"/>
    <w:rsid w:val="0096605A"/>
    <w:rsid w:val="0097403E"/>
    <w:rsid w:val="00980AB2"/>
    <w:rsid w:val="00980BB4"/>
    <w:rsid w:val="00980FB8"/>
    <w:rsid w:val="009903D7"/>
    <w:rsid w:val="009B2821"/>
    <w:rsid w:val="009B7D6A"/>
    <w:rsid w:val="009C29E4"/>
    <w:rsid w:val="009C3A2A"/>
    <w:rsid w:val="009D03A0"/>
    <w:rsid w:val="009D3EB0"/>
    <w:rsid w:val="009D4D40"/>
    <w:rsid w:val="009D7C0F"/>
    <w:rsid w:val="009E2F9C"/>
    <w:rsid w:val="009E3750"/>
    <w:rsid w:val="009E554E"/>
    <w:rsid w:val="009E7D96"/>
    <w:rsid w:val="009F061F"/>
    <w:rsid w:val="009F0C1B"/>
    <w:rsid w:val="009F5643"/>
    <w:rsid w:val="009F6392"/>
    <w:rsid w:val="00A06596"/>
    <w:rsid w:val="00A06E47"/>
    <w:rsid w:val="00A0748E"/>
    <w:rsid w:val="00A105B8"/>
    <w:rsid w:val="00A12C48"/>
    <w:rsid w:val="00A147FF"/>
    <w:rsid w:val="00A15C0C"/>
    <w:rsid w:val="00A16467"/>
    <w:rsid w:val="00A175A9"/>
    <w:rsid w:val="00A220CD"/>
    <w:rsid w:val="00A22377"/>
    <w:rsid w:val="00A24B1D"/>
    <w:rsid w:val="00A25702"/>
    <w:rsid w:val="00A262C2"/>
    <w:rsid w:val="00A26BF5"/>
    <w:rsid w:val="00A35D1E"/>
    <w:rsid w:val="00A405F2"/>
    <w:rsid w:val="00A53881"/>
    <w:rsid w:val="00A53E99"/>
    <w:rsid w:val="00A6408B"/>
    <w:rsid w:val="00A712B2"/>
    <w:rsid w:val="00A7304B"/>
    <w:rsid w:val="00A75B05"/>
    <w:rsid w:val="00A768A9"/>
    <w:rsid w:val="00A77B6A"/>
    <w:rsid w:val="00A84864"/>
    <w:rsid w:val="00A86317"/>
    <w:rsid w:val="00A91483"/>
    <w:rsid w:val="00AB16C4"/>
    <w:rsid w:val="00AB52AF"/>
    <w:rsid w:val="00AB6010"/>
    <w:rsid w:val="00AC6DB0"/>
    <w:rsid w:val="00AD64D1"/>
    <w:rsid w:val="00AE4DB1"/>
    <w:rsid w:val="00AE5462"/>
    <w:rsid w:val="00AE6D03"/>
    <w:rsid w:val="00AF25A8"/>
    <w:rsid w:val="00B011A1"/>
    <w:rsid w:val="00B10EFE"/>
    <w:rsid w:val="00B1174B"/>
    <w:rsid w:val="00B23646"/>
    <w:rsid w:val="00B27377"/>
    <w:rsid w:val="00B348CB"/>
    <w:rsid w:val="00B36797"/>
    <w:rsid w:val="00B40218"/>
    <w:rsid w:val="00B403C1"/>
    <w:rsid w:val="00B435FA"/>
    <w:rsid w:val="00B45738"/>
    <w:rsid w:val="00B46067"/>
    <w:rsid w:val="00B60DCD"/>
    <w:rsid w:val="00B802FD"/>
    <w:rsid w:val="00B8342B"/>
    <w:rsid w:val="00B835BB"/>
    <w:rsid w:val="00B914DC"/>
    <w:rsid w:val="00B935CB"/>
    <w:rsid w:val="00BA0F64"/>
    <w:rsid w:val="00BB4FAE"/>
    <w:rsid w:val="00BC11FA"/>
    <w:rsid w:val="00BC5A5D"/>
    <w:rsid w:val="00BC7DA3"/>
    <w:rsid w:val="00BD2B94"/>
    <w:rsid w:val="00BD3E50"/>
    <w:rsid w:val="00BD4D08"/>
    <w:rsid w:val="00BF03F1"/>
    <w:rsid w:val="00C04EC1"/>
    <w:rsid w:val="00C14C0F"/>
    <w:rsid w:val="00C1660A"/>
    <w:rsid w:val="00C21F55"/>
    <w:rsid w:val="00C26B3D"/>
    <w:rsid w:val="00C36D79"/>
    <w:rsid w:val="00C37120"/>
    <w:rsid w:val="00C46009"/>
    <w:rsid w:val="00C473D7"/>
    <w:rsid w:val="00C613DC"/>
    <w:rsid w:val="00C8291C"/>
    <w:rsid w:val="00C84FEF"/>
    <w:rsid w:val="00C85185"/>
    <w:rsid w:val="00C87F29"/>
    <w:rsid w:val="00C921C5"/>
    <w:rsid w:val="00C937CA"/>
    <w:rsid w:val="00CA07E6"/>
    <w:rsid w:val="00CA6016"/>
    <w:rsid w:val="00CB0136"/>
    <w:rsid w:val="00CB7514"/>
    <w:rsid w:val="00CC4F62"/>
    <w:rsid w:val="00CD6840"/>
    <w:rsid w:val="00CE42AF"/>
    <w:rsid w:val="00CF3494"/>
    <w:rsid w:val="00D05544"/>
    <w:rsid w:val="00D066DC"/>
    <w:rsid w:val="00D136C9"/>
    <w:rsid w:val="00D13AA0"/>
    <w:rsid w:val="00D16423"/>
    <w:rsid w:val="00D209D9"/>
    <w:rsid w:val="00D33E51"/>
    <w:rsid w:val="00D363C1"/>
    <w:rsid w:val="00D46853"/>
    <w:rsid w:val="00D540AD"/>
    <w:rsid w:val="00D6057E"/>
    <w:rsid w:val="00D6482B"/>
    <w:rsid w:val="00D6564A"/>
    <w:rsid w:val="00D90172"/>
    <w:rsid w:val="00D91EDA"/>
    <w:rsid w:val="00D9520D"/>
    <w:rsid w:val="00D95B81"/>
    <w:rsid w:val="00D968CC"/>
    <w:rsid w:val="00D96D06"/>
    <w:rsid w:val="00DA4777"/>
    <w:rsid w:val="00DB7592"/>
    <w:rsid w:val="00DC2324"/>
    <w:rsid w:val="00DD0D7A"/>
    <w:rsid w:val="00DD3555"/>
    <w:rsid w:val="00DF4D22"/>
    <w:rsid w:val="00E02DB6"/>
    <w:rsid w:val="00E04926"/>
    <w:rsid w:val="00E15FA6"/>
    <w:rsid w:val="00E233B4"/>
    <w:rsid w:val="00E239C8"/>
    <w:rsid w:val="00E249DC"/>
    <w:rsid w:val="00E373A3"/>
    <w:rsid w:val="00E43F67"/>
    <w:rsid w:val="00E44EFA"/>
    <w:rsid w:val="00E4651C"/>
    <w:rsid w:val="00E47A0F"/>
    <w:rsid w:val="00E54BEC"/>
    <w:rsid w:val="00E65A81"/>
    <w:rsid w:val="00E66C10"/>
    <w:rsid w:val="00E74EB7"/>
    <w:rsid w:val="00E75CC9"/>
    <w:rsid w:val="00E867EC"/>
    <w:rsid w:val="00E924BC"/>
    <w:rsid w:val="00E9795D"/>
    <w:rsid w:val="00EA653A"/>
    <w:rsid w:val="00EB6010"/>
    <w:rsid w:val="00ED485B"/>
    <w:rsid w:val="00ED795A"/>
    <w:rsid w:val="00F23606"/>
    <w:rsid w:val="00F24676"/>
    <w:rsid w:val="00F36F99"/>
    <w:rsid w:val="00F4432E"/>
    <w:rsid w:val="00F57020"/>
    <w:rsid w:val="00F71DAC"/>
    <w:rsid w:val="00F74569"/>
    <w:rsid w:val="00F74FAC"/>
    <w:rsid w:val="00F7613E"/>
    <w:rsid w:val="00F77883"/>
    <w:rsid w:val="00F84BC5"/>
    <w:rsid w:val="00F866A7"/>
    <w:rsid w:val="00F87338"/>
    <w:rsid w:val="00F87663"/>
    <w:rsid w:val="00FA6146"/>
    <w:rsid w:val="00FA798F"/>
    <w:rsid w:val="00FC3415"/>
    <w:rsid w:val="00FC6091"/>
    <w:rsid w:val="00FC71B3"/>
    <w:rsid w:val="00FC77FB"/>
    <w:rsid w:val="00FD663C"/>
    <w:rsid w:val="00FE3999"/>
    <w:rsid w:val="00FF61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iPriority="0" w:unhideWhenUsed="0" w:qFormat="1"/>
    <w:lsdException w:name="heading 6" w:uiPriority="0" w:qFormat="1"/>
    <w:lsdException w:name="heading 7" w:semiHidden="0" w:uiPriority="0" w:unhideWhenUsed="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6A0306"/>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uiPriority w:val="99"/>
    <w:qFormat/>
    <w:rsid w:val="006A0306"/>
    <w:pPr>
      <w:keepNext/>
      <w:numPr>
        <w:numId w:val="1"/>
      </w:numPr>
      <w:jc w:val="center"/>
      <w:outlineLvl w:val="0"/>
    </w:pPr>
    <w:rPr>
      <w:rFonts w:eastAsia="Calibri"/>
      <w:b/>
      <w:bCs/>
    </w:rPr>
  </w:style>
  <w:style w:type="paragraph" w:styleId="Heading2">
    <w:name w:val="heading 2"/>
    <w:basedOn w:val="Normal"/>
    <w:next w:val="Normal"/>
    <w:link w:val="Heading2Char"/>
    <w:uiPriority w:val="99"/>
    <w:qFormat/>
    <w:rsid w:val="006A0306"/>
    <w:pPr>
      <w:keepNext/>
      <w:numPr>
        <w:ilvl w:val="1"/>
        <w:numId w:val="1"/>
      </w:numPr>
      <w:jc w:val="center"/>
      <w:outlineLvl w:val="1"/>
    </w:pPr>
    <w:rPr>
      <w:rFonts w:eastAsia="Calibri"/>
      <w:i/>
      <w:iCs/>
    </w:rPr>
  </w:style>
  <w:style w:type="paragraph" w:styleId="Heading3">
    <w:name w:val="heading 3"/>
    <w:basedOn w:val="Normal"/>
    <w:next w:val="Normal"/>
    <w:link w:val="Heading3Char"/>
    <w:uiPriority w:val="99"/>
    <w:qFormat/>
    <w:rsid w:val="006A0306"/>
    <w:pPr>
      <w:keepNext/>
      <w:numPr>
        <w:ilvl w:val="2"/>
        <w:numId w:val="1"/>
      </w:numPr>
      <w:spacing w:before="240" w:after="60"/>
      <w:outlineLvl w:val="2"/>
    </w:pPr>
    <w:rPr>
      <w:rFonts w:ascii="Arial" w:eastAsia="Calibri" w:hAnsi="Arial" w:cs="Arial"/>
      <w:b/>
      <w:bCs/>
      <w:sz w:val="26"/>
      <w:szCs w:val="26"/>
    </w:rPr>
  </w:style>
  <w:style w:type="paragraph" w:styleId="Heading5">
    <w:name w:val="heading 5"/>
    <w:basedOn w:val="Normal"/>
    <w:next w:val="Normal"/>
    <w:link w:val="Heading5Char"/>
    <w:uiPriority w:val="99"/>
    <w:qFormat/>
    <w:rsid w:val="00D90172"/>
    <w:pPr>
      <w:spacing w:before="240" w:after="60"/>
      <w:outlineLvl w:val="4"/>
    </w:pPr>
    <w:rPr>
      <w:b/>
      <w:bCs/>
      <w:i/>
      <w:iCs/>
      <w:sz w:val="26"/>
      <w:szCs w:val="26"/>
    </w:rPr>
  </w:style>
  <w:style w:type="paragraph" w:styleId="Heading7">
    <w:name w:val="heading 7"/>
    <w:basedOn w:val="Normal"/>
    <w:next w:val="Normal"/>
    <w:link w:val="Heading7Char"/>
    <w:uiPriority w:val="99"/>
    <w:qFormat/>
    <w:rsid w:val="006A0306"/>
    <w:pPr>
      <w:numPr>
        <w:ilvl w:val="6"/>
        <w:numId w:val="1"/>
      </w:numPr>
      <w:spacing w:before="240" w:after="60"/>
      <w:outlineLvl w:val="6"/>
    </w:pPr>
    <w:rPr>
      <w:rFonts w:eastAsia="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A0306"/>
    <w:rPr>
      <w:rFonts w:ascii="Times New Roman" w:hAnsi="Times New Roman" w:cs="Times New Roman"/>
      <w:b/>
      <w:sz w:val="24"/>
      <w:lang w:eastAsia="ar-SA" w:bidi="ar-SA"/>
    </w:rPr>
  </w:style>
  <w:style w:type="character" w:customStyle="1" w:styleId="Heading2Char">
    <w:name w:val="Heading 2 Char"/>
    <w:basedOn w:val="DefaultParagraphFont"/>
    <w:link w:val="Heading2"/>
    <w:uiPriority w:val="99"/>
    <w:locked/>
    <w:rsid w:val="006A0306"/>
    <w:rPr>
      <w:rFonts w:ascii="Times New Roman" w:hAnsi="Times New Roman" w:cs="Times New Roman"/>
      <w:i/>
      <w:sz w:val="24"/>
      <w:lang w:eastAsia="ar-SA" w:bidi="ar-SA"/>
    </w:rPr>
  </w:style>
  <w:style w:type="character" w:customStyle="1" w:styleId="Heading3Char">
    <w:name w:val="Heading 3 Char"/>
    <w:basedOn w:val="DefaultParagraphFont"/>
    <w:link w:val="Heading3"/>
    <w:uiPriority w:val="99"/>
    <w:semiHidden/>
    <w:locked/>
    <w:rsid w:val="006A0306"/>
    <w:rPr>
      <w:rFonts w:ascii="Arial" w:hAnsi="Arial" w:cs="Times New Roman"/>
      <w:b/>
      <w:sz w:val="26"/>
      <w:lang w:eastAsia="ar-SA" w:bidi="ar-SA"/>
    </w:rPr>
  </w:style>
  <w:style w:type="character" w:customStyle="1" w:styleId="Heading5Char">
    <w:name w:val="Heading 5 Char"/>
    <w:basedOn w:val="DefaultParagraphFont"/>
    <w:link w:val="Heading5"/>
    <w:uiPriority w:val="99"/>
    <w:semiHidden/>
    <w:locked/>
    <w:rsid w:val="00D90172"/>
    <w:rPr>
      <w:rFonts w:eastAsia="Times New Roman" w:cs="Times New Roman"/>
      <w:b/>
      <w:bCs/>
      <w:i/>
      <w:iCs/>
      <w:sz w:val="26"/>
      <w:szCs w:val="26"/>
      <w:lang w:val="ru-RU" w:eastAsia="ar-SA" w:bidi="ar-SA"/>
    </w:rPr>
  </w:style>
  <w:style w:type="character" w:customStyle="1" w:styleId="Heading7Char">
    <w:name w:val="Heading 7 Char"/>
    <w:basedOn w:val="DefaultParagraphFont"/>
    <w:link w:val="Heading7"/>
    <w:uiPriority w:val="99"/>
    <w:semiHidden/>
    <w:locked/>
    <w:rsid w:val="006A0306"/>
    <w:rPr>
      <w:rFonts w:ascii="Times New Roman" w:hAnsi="Times New Roman" w:cs="Times New Roman"/>
      <w:sz w:val="24"/>
      <w:lang w:eastAsia="ar-SA" w:bidi="ar-SA"/>
    </w:rPr>
  </w:style>
  <w:style w:type="character" w:styleId="Hyperlink">
    <w:name w:val="Hyperlink"/>
    <w:basedOn w:val="DefaultParagraphFont"/>
    <w:uiPriority w:val="99"/>
    <w:semiHidden/>
    <w:rsid w:val="006A0306"/>
    <w:rPr>
      <w:rFonts w:cs="Times New Roman"/>
      <w:color w:val="0000FF"/>
      <w:u w:val="single"/>
    </w:rPr>
  </w:style>
  <w:style w:type="character" w:styleId="FollowedHyperlink">
    <w:name w:val="FollowedHyperlink"/>
    <w:basedOn w:val="DefaultParagraphFont"/>
    <w:uiPriority w:val="99"/>
    <w:semiHidden/>
    <w:rsid w:val="006A0306"/>
    <w:rPr>
      <w:rFonts w:cs="Times New Roman"/>
      <w:color w:val="800080"/>
      <w:u w:val="single"/>
    </w:rPr>
  </w:style>
  <w:style w:type="paragraph" w:styleId="HTMLPreformatted">
    <w:name w:val="HTML Preformatted"/>
    <w:basedOn w:val="Normal"/>
    <w:link w:val="HTMLPreformattedChar"/>
    <w:uiPriority w:val="99"/>
    <w:semiHidden/>
    <w:rsid w:val="006A0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alibri" w:hAnsi="Courier New"/>
      <w:sz w:val="20"/>
      <w:szCs w:val="20"/>
      <w:lang w:eastAsia="ru-RU"/>
    </w:rPr>
  </w:style>
  <w:style w:type="character" w:customStyle="1" w:styleId="HTMLPreformattedChar">
    <w:name w:val="HTML Preformatted Char"/>
    <w:basedOn w:val="DefaultParagraphFont"/>
    <w:link w:val="HTMLPreformatted"/>
    <w:uiPriority w:val="99"/>
    <w:semiHidden/>
    <w:locked/>
    <w:rsid w:val="006A0306"/>
    <w:rPr>
      <w:rFonts w:ascii="Courier New" w:hAnsi="Courier New" w:cs="Times New Roman"/>
      <w:sz w:val="20"/>
      <w:lang w:eastAsia="ru-RU"/>
    </w:rPr>
  </w:style>
  <w:style w:type="character" w:styleId="Strong">
    <w:name w:val="Strong"/>
    <w:basedOn w:val="DefaultParagraphFont"/>
    <w:uiPriority w:val="99"/>
    <w:qFormat/>
    <w:rsid w:val="006A0306"/>
    <w:rPr>
      <w:rFonts w:ascii="Times New Roman" w:hAnsi="Times New Roman" w:cs="Times New Roman"/>
      <w:b/>
    </w:rPr>
  </w:style>
  <w:style w:type="paragraph" w:styleId="NormalWeb">
    <w:name w:val="Normal (Web)"/>
    <w:aliases w:val="Знак12,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Normal"/>
    <w:link w:val="NormalWebChar"/>
    <w:uiPriority w:val="99"/>
    <w:rsid w:val="006A0306"/>
    <w:pPr>
      <w:suppressAutoHyphens w:val="0"/>
      <w:spacing w:before="100" w:beforeAutospacing="1" w:after="100" w:afterAutospacing="1"/>
    </w:pPr>
    <w:rPr>
      <w:rFonts w:eastAsia="Calibri"/>
      <w:szCs w:val="20"/>
      <w:lang w:eastAsia="ru-RU"/>
    </w:rPr>
  </w:style>
  <w:style w:type="paragraph" w:styleId="TOC1">
    <w:name w:val="toc 1"/>
    <w:basedOn w:val="Normal"/>
    <w:next w:val="Normal"/>
    <w:autoRedefine/>
    <w:uiPriority w:val="99"/>
    <w:semiHidden/>
    <w:rsid w:val="00704E92"/>
    <w:pPr>
      <w:tabs>
        <w:tab w:val="right" w:leader="dot" w:pos="9343"/>
      </w:tabs>
      <w:spacing w:after="100"/>
    </w:pPr>
    <w:rPr>
      <w:b/>
      <w:noProof/>
    </w:rPr>
  </w:style>
  <w:style w:type="paragraph" w:styleId="TOC2">
    <w:name w:val="toc 2"/>
    <w:basedOn w:val="Normal"/>
    <w:next w:val="Normal"/>
    <w:autoRedefine/>
    <w:uiPriority w:val="99"/>
    <w:semiHidden/>
    <w:rsid w:val="006A0306"/>
    <w:pPr>
      <w:spacing w:after="100"/>
      <w:ind w:left="240"/>
    </w:pPr>
  </w:style>
  <w:style w:type="paragraph" w:styleId="CommentText">
    <w:name w:val="annotation text"/>
    <w:basedOn w:val="Normal"/>
    <w:link w:val="CommentTextChar"/>
    <w:uiPriority w:val="99"/>
    <w:semiHidden/>
    <w:rsid w:val="006A0306"/>
    <w:rPr>
      <w:rFonts w:eastAsia="Calibri"/>
      <w:sz w:val="20"/>
      <w:szCs w:val="20"/>
    </w:rPr>
  </w:style>
  <w:style w:type="character" w:customStyle="1" w:styleId="CommentTextChar">
    <w:name w:val="Comment Text Char"/>
    <w:basedOn w:val="DefaultParagraphFont"/>
    <w:link w:val="CommentText"/>
    <w:uiPriority w:val="99"/>
    <w:semiHidden/>
    <w:locked/>
    <w:rsid w:val="006A0306"/>
    <w:rPr>
      <w:rFonts w:ascii="Times New Roman" w:hAnsi="Times New Roman" w:cs="Times New Roman"/>
      <w:sz w:val="20"/>
      <w:lang w:eastAsia="ar-SA" w:bidi="ar-SA"/>
    </w:rPr>
  </w:style>
  <w:style w:type="paragraph" w:styleId="Header">
    <w:name w:val="header"/>
    <w:basedOn w:val="Normal"/>
    <w:link w:val="HeaderChar"/>
    <w:uiPriority w:val="99"/>
    <w:semiHidden/>
    <w:rsid w:val="006A0306"/>
    <w:pPr>
      <w:tabs>
        <w:tab w:val="center" w:pos="4677"/>
        <w:tab w:val="right" w:pos="9355"/>
      </w:tabs>
    </w:pPr>
    <w:rPr>
      <w:rFonts w:eastAsia="Calibri"/>
    </w:rPr>
  </w:style>
  <w:style w:type="character" w:customStyle="1" w:styleId="HeaderChar">
    <w:name w:val="Header Char"/>
    <w:basedOn w:val="DefaultParagraphFont"/>
    <w:link w:val="Header"/>
    <w:uiPriority w:val="99"/>
    <w:semiHidden/>
    <w:locked/>
    <w:rsid w:val="006A0306"/>
    <w:rPr>
      <w:rFonts w:ascii="Times New Roman" w:hAnsi="Times New Roman" w:cs="Times New Roman"/>
      <w:sz w:val="24"/>
      <w:lang w:eastAsia="ar-SA" w:bidi="ar-SA"/>
    </w:rPr>
  </w:style>
  <w:style w:type="paragraph" w:styleId="Footer">
    <w:name w:val="footer"/>
    <w:basedOn w:val="Normal"/>
    <w:link w:val="FooterChar"/>
    <w:uiPriority w:val="99"/>
    <w:rsid w:val="006A0306"/>
    <w:pPr>
      <w:suppressLineNumbers/>
      <w:tabs>
        <w:tab w:val="center" w:pos="4818"/>
        <w:tab w:val="right" w:pos="9637"/>
      </w:tabs>
    </w:pPr>
    <w:rPr>
      <w:rFonts w:eastAsia="Calibri"/>
    </w:rPr>
  </w:style>
  <w:style w:type="character" w:customStyle="1" w:styleId="FooterChar">
    <w:name w:val="Footer Char"/>
    <w:basedOn w:val="DefaultParagraphFont"/>
    <w:link w:val="Footer"/>
    <w:uiPriority w:val="99"/>
    <w:locked/>
    <w:rsid w:val="006A0306"/>
    <w:rPr>
      <w:rFonts w:ascii="Times New Roman" w:hAnsi="Times New Roman" w:cs="Times New Roman"/>
      <w:sz w:val="24"/>
      <w:lang w:eastAsia="ar-SA" w:bidi="ar-SA"/>
    </w:rPr>
  </w:style>
  <w:style w:type="paragraph" w:styleId="Subtitle">
    <w:name w:val="Subtitle"/>
    <w:basedOn w:val="Normal"/>
    <w:link w:val="SubtitleChar"/>
    <w:uiPriority w:val="99"/>
    <w:qFormat/>
    <w:rsid w:val="006A0306"/>
    <w:pPr>
      <w:spacing w:after="60"/>
      <w:jc w:val="center"/>
      <w:outlineLvl w:val="1"/>
    </w:pPr>
    <w:rPr>
      <w:rFonts w:ascii="Arial" w:eastAsia="Calibri" w:hAnsi="Arial" w:cs="Arial"/>
    </w:rPr>
  </w:style>
  <w:style w:type="character" w:customStyle="1" w:styleId="SubtitleChar">
    <w:name w:val="Subtitle Char"/>
    <w:basedOn w:val="DefaultParagraphFont"/>
    <w:link w:val="Subtitle"/>
    <w:uiPriority w:val="99"/>
    <w:locked/>
    <w:rsid w:val="006A0306"/>
    <w:rPr>
      <w:rFonts w:ascii="Arial" w:hAnsi="Arial" w:cs="Times New Roman"/>
      <w:sz w:val="24"/>
      <w:lang w:eastAsia="ar-SA" w:bidi="ar-SA"/>
    </w:rPr>
  </w:style>
  <w:style w:type="paragraph" w:styleId="Title">
    <w:name w:val="Title"/>
    <w:basedOn w:val="Normal"/>
    <w:next w:val="Subtitle"/>
    <w:link w:val="TitleChar"/>
    <w:uiPriority w:val="99"/>
    <w:qFormat/>
    <w:rsid w:val="006A0306"/>
    <w:pPr>
      <w:ind w:firstLine="720"/>
      <w:jc w:val="center"/>
    </w:pPr>
    <w:rPr>
      <w:rFonts w:eastAsia="Calibri"/>
      <w:b/>
      <w:bCs/>
    </w:rPr>
  </w:style>
  <w:style w:type="character" w:customStyle="1" w:styleId="TitleChar">
    <w:name w:val="Title Char"/>
    <w:basedOn w:val="DefaultParagraphFont"/>
    <w:link w:val="Title"/>
    <w:uiPriority w:val="99"/>
    <w:locked/>
    <w:rsid w:val="006A0306"/>
    <w:rPr>
      <w:rFonts w:ascii="Times New Roman" w:hAnsi="Times New Roman" w:cs="Times New Roman"/>
      <w:b/>
      <w:sz w:val="24"/>
      <w:lang w:eastAsia="ar-SA" w:bidi="ar-SA"/>
    </w:rPr>
  </w:style>
  <w:style w:type="paragraph" w:styleId="BodyText">
    <w:name w:val="Body Text"/>
    <w:basedOn w:val="Normal"/>
    <w:link w:val="BodyTextChar"/>
    <w:uiPriority w:val="99"/>
    <w:semiHidden/>
    <w:rsid w:val="006A0306"/>
    <w:pPr>
      <w:spacing w:after="120"/>
    </w:pPr>
    <w:rPr>
      <w:rFonts w:eastAsia="Calibri"/>
    </w:rPr>
  </w:style>
  <w:style w:type="character" w:customStyle="1" w:styleId="BodyTextChar">
    <w:name w:val="Body Text Char"/>
    <w:basedOn w:val="DefaultParagraphFont"/>
    <w:link w:val="BodyText"/>
    <w:uiPriority w:val="99"/>
    <w:semiHidden/>
    <w:locked/>
    <w:rsid w:val="006A0306"/>
    <w:rPr>
      <w:rFonts w:ascii="Times New Roman" w:hAnsi="Times New Roman" w:cs="Times New Roman"/>
      <w:sz w:val="24"/>
      <w:lang w:eastAsia="ar-SA" w:bidi="ar-SA"/>
    </w:rPr>
  </w:style>
  <w:style w:type="paragraph" w:styleId="BodyTextIndent">
    <w:name w:val="Body Text Indent"/>
    <w:basedOn w:val="Normal"/>
    <w:link w:val="BodyTextIndentChar"/>
    <w:uiPriority w:val="99"/>
    <w:semiHidden/>
    <w:rsid w:val="006A0306"/>
    <w:pPr>
      <w:spacing w:after="120"/>
      <w:ind w:left="283"/>
    </w:pPr>
    <w:rPr>
      <w:rFonts w:eastAsia="Calibri"/>
      <w:sz w:val="20"/>
      <w:szCs w:val="20"/>
    </w:rPr>
  </w:style>
  <w:style w:type="character" w:customStyle="1" w:styleId="BodyTextIndentChar">
    <w:name w:val="Body Text Indent Char"/>
    <w:basedOn w:val="DefaultParagraphFont"/>
    <w:link w:val="BodyTextIndent"/>
    <w:uiPriority w:val="99"/>
    <w:semiHidden/>
    <w:locked/>
    <w:rsid w:val="006A0306"/>
    <w:rPr>
      <w:rFonts w:ascii="Times New Roman" w:hAnsi="Times New Roman" w:cs="Times New Roman"/>
      <w:sz w:val="20"/>
      <w:lang w:eastAsia="ar-SA" w:bidi="ar-SA"/>
    </w:rPr>
  </w:style>
  <w:style w:type="paragraph" w:styleId="BodyText3">
    <w:name w:val="Body Text 3"/>
    <w:basedOn w:val="Normal"/>
    <w:link w:val="BodyText3Char"/>
    <w:uiPriority w:val="99"/>
    <w:semiHidden/>
    <w:rsid w:val="006A0306"/>
    <w:pPr>
      <w:suppressAutoHyphens w:val="0"/>
      <w:spacing w:after="120"/>
    </w:pPr>
    <w:rPr>
      <w:rFonts w:eastAsia="Calibri"/>
      <w:sz w:val="16"/>
      <w:szCs w:val="16"/>
      <w:lang w:eastAsia="ru-RU"/>
    </w:rPr>
  </w:style>
  <w:style w:type="character" w:customStyle="1" w:styleId="BodyText3Char">
    <w:name w:val="Body Text 3 Char"/>
    <w:basedOn w:val="DefaultParagraphFont"/>
    <w:link w:val="BodyText3"/>
    <w:uiPriority w:val="99"/>
    <w:semiHidden/>
    <w:locked/>
    <w:rsid w:val="006A0306"/>
    <w:rPr>
      <w:rFonts w:ascii="Times New Roman" w:hAnsi="Times New Roman" w:cs="Times New Roman"/>
      <w:sz w:val="16"/>
      <w:lang w:eastAsia="ru-RU"/>
    </w:rPr>
  </w:style>
  <w:style w:type="paragraph" w:styleId="CommentSubject">
    <w:name w:val="annotation subject"/>
    <w:basedOn w:val="CommentText"/>
    <w:next w:val="CommentText"/>
    <w:link w:val="CommentSubjectChar"/>
    <w:uiPriority w:val="99"/>
    <w:semiHidden/>
    <w:rsid w:val="006A0306"/>
    <w:rPr>
      <w:b/>
      <w:bCs/>
    </w:rPr>
  </w:style>
  <w:style w:type="character" w:customStyle="1" w:styleId="CommentSubjectChar">
    <w:name w:val="Comment Subject Char"/>
    <w:basedOn w:val="CommentTextChar"/>
    <w:link w:val="CommentSubject"/>
    <w:uiPriority w:val="99"/>
    <w:semiHidden/>
    <w:locked/>
    <w:rsid w:val="006A0306"/>
    <w:rPr>
      <w:b/>
    </w:rPr>
  </w:style>
  <w:style w:type="paragraph" w:styleId="BalloonText">
    <w:name w:val="Balloon Text"/>
    <w:basedOn w:val="Normal"/>
    <w:link w:val="BalloonTextChar"/>
    <w:uiPriority w:val="99"/>
    <w:semiHidden/>
    <w:rsid w:val="006A0306"/>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6A0306"/>
    <w:rPr>
      <w:rFonts w:ascii="Tahoma" w:hAnsi="Tahoma" w:cs="Times New Roman"/>
      <w:sz w:val="16"/>
      <w:lang w:eastAsia="ar-SA" w:bidi="ar-SA"/>
    </w:rPr>
  </w:style>
  <w:style w:type="paragraph" w:styleId="ListParagraph">
    <w:name w:val="List Paragraph"/>
    <w:basedOn w:val="Normal"/>
    <w:uiPriority w:val="99"/>
    <w:qFormat/>
    <w:rsid w:val="006A0306"/>
    <w:pPr>
      <w:ind w:left="720"/>
      <w:contextualSpacing/>
    </w:pPr>
  </w:style>
  <w:style w:type="paragraph" w:styleId="TOCHeading">
    <w:name w:val="TOC Heading"/>
    <w:basedOn w:val="Heading1"/>
    <w:next w:val="Normal"/>
    <w:uiPriority w:val="99"/>
    <w:qFormat/>
    <w:rsid w:val="006A0306"/>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customStyle="1" w:styleId="rvps2">
    <w:name w:val="rvps2"/>
    <w:basedOn w:val="Normal"/>
    <w:uiPriority w:val="99"/>
    <w:rsid w:val="006A0306"/>
    <w:pPr>
      <w:suppressAutoHyphens w:val="0"/>
      <w:spacing w:before="105" w:after="105"/>
      <w:jc w:val="center"/>
    </w:pPr>
    <w:rPr>
      <w:rFonts w:ascii="Arial Unicode MS" w:eastAsia="Arial Unicode MS" w:hAnsi="Arial Unicode MS" w:cs="Arial Unicode MS"/>
      <w:lang w:eastAsia="ru-RU"/>
    </w:rPr>
  </w:style>
  <w:style w:type="paragraph" w:customStyle="1" w:styleId="Style23">
    <w:name w:val="Style23"/>
    <w:basedOn w:val="Normal"/>
    <w:uiPriority w:val="99"/>
    <w:rsid w:val="006A0306"/>
    <w:pPr>
      <w:widowControl w:val="0"/>
      <w:suppressAutoHyphens w:val="0"/>
      <w:autoSpaceDE w:val="0"/>
      <w:autoSpaceDN w:val="0"/>
      <w:adjustRightInd w:val="0"/>
      <w:spacing w:line="278" w:lineRule="exact"/>
      <w:jc w:val="center"/>
    </w:pPr>
    <w:rPr>
      <w:lang w:eastAsia="ru-RU"/>
    </w:rPr>
  </w:style>
  <w:style w:type="paragraph" w:customStyle="1" w:styleId="13">
    <w:name w:val="13"/>
    <w:basedOn w:val="Normal"/>
    <w:uiPriority w:val="99"/>
    <w:rsid w:val="006A0306"/>
    <w:pPr>
      <w:suppressAutoHyphens w:val="0"/>
      <w:spacing w:before="100" w:beforeAutospacing="1" w:after="100" w:afterAutospacing="1"/>
    </w:pPr>
    <w:rPr>
      <w:lang w:eastAsia="ru-RU"/>
    </w:rPr>
  </w:style>
  <w:style w:type="paragraph" w:customStyle="1" w:styleId="a3">
    <w:name w:val="a3"/>
    <w:basedOn w:val="Normal"/>
    <w:uiPriority w:val="99"/>
    <w:rsid w:val="006A0306"/>
    <w:pPr>
      <w:suppressAutoHyphens w:val="0"/>
      <w:spacing w:before="100" w:beforeAutospacing="1" w:after="100" w:afterAutospacing="1"/>
    </w:pPr>
    <w:rPr>
      <w:lang w:eastAsia="ru-RU"/>
    </w:rPr>
  </w:style>
  <w:style w:type="paragraph" w:customStyle="1" w:styleId="ConsPlusNormal">
    <w:name w:val="ConsPlusNormal"/>
    <w:uiPriority w:val="99"/>
    <w:rsid w:val="006A0306"/>
    <w:pPr>
      <w:widowControl w:val="0"/>
      <w:suppressAutoHyphens/>
      <w:autoSpaceDE w:val="0"/>
      <w:ind w:firstLine="720"/>
    </w:pPr>
    <w:rPr>
      <w:rFonts w:ascii="Arial" w:eastAsia="MS Mincho" w:hAnsi="Arial"/>
      <w:sz w:val="20"/>
      <w:szCs w:val="20"/>
      <w:lang w:eastAsia="ar-SA"/>
    </w:rPr>
  </w:style>
  <w:style w:type="paragraph" w:customStyle="1" w:styleId="rvps12">
    <w:name w:val="rvps12"/>
    <w:basedOn w:val="Normal"/>
    <w:uiPriority w:val="99"/>
    <w:rsid w:val="006A0306"/>
    <w:pPr>
      <w:suppressAutoHyphens w:val="0"/>
      <w:spacing w:before="100" w:beforeAutospacing="1" w:after="100" w:afterAutospacing="1"/>
    </w:pPr>
    <w:rPr>
      <w:lang w:eastAsia="ru-RU"/>
    </w:rPr>
  </w:style>
  <w:style w:type="paragraph" w:customStyle="1" w:styleId="rvps8">
    <w:name w:val="rvps8"/>
    <w:basedOn w:val="Normal"/>
    <w:uiPriority w:val="99"/>
    <w:rsid w:val="006A0306"/>
    <w:pPr>
      <w:suppressAutoHyphens w:val="0"/>
      <w:spacing w:before="100" w:beforeAutospacing="1" w:after="100" w:afterAutospacing="1"/>
    </w:pPr>
    <w:rPr>
      <w:lang w:eastAsia="ru-RU"/>
    </w:rPr>
  </w:style>
  <w:style w:type="paragraph" w:customStyle="1" w:styleId="rvps30">
    <w:name w:val="rvps30"/>
    <w:basedOn w:val="Normal"/>
    <w:uiPriority w:val="99"/>
    <w:rsid w:val="006A0306"/>
    <w:pPr>
      <w:suppressAutoHyphens w:val="0"/>
      <w:spacing w:before="100" w:beforeAutospacing="1" w:after="100" w:afterAutospacing="1"/>
    </w:pPr>
    <w:rPr>
      <w:lang w:eastAsia="ru-RU"/>
    </w:rPr>
  </w:style>
  <w:style w:type="paragraph" w:customStyle="1" w:styleId="rvps6">
    <w:name w:val="rvps6"/>
    <w:basedOn w:val="Normal"/>
    <w:uiPriority w:val="99"/>
    <w:rsid w:val="006A0306"/>
    <w:pPr>
      <w:suppressAutoHyphens w:val="0"/>
      <w:spacing w:before="100" w:beforeAutospacing="1" w:after="100" w:afterAutospacing="1"/>
    </w:pPr>
    <w:rPr>
      <w:lang w:eastAsia="ru-RU"/>
    </w:rPr>
  </w:style>
  <w:style w:type="paragraph" w:customStyle="1" w:styleId="rvps14">
    <w:name w:val="rvps14"/>
    <w:basedOn w:val="Normal"/>
    <w:uiPriority w:val="99"/>
    <w:rsid w:val="006A0306"/>
    <w:pPr>
      <w:suppressAutoHyphens w:val="0"/>
      <w:spacing w:before="100" w:beforeAutospacing="1" w:after="100" w:afterAutospacing="1"/>
    </w:pPr>
    <w:rPr>
      <w:lang w:eastAsia="ru-RU"/>
    </w:rPr>
  </w:style>
  <w:style w:type="paragraph" w:customStyle="1" w:styleId="Default">
    <w:name w:val="Default"/>
    <w:uiPriority w:val="99"/>
    <w:rsid w:val="006A0306"/>
    <w:pPr>
      <w:autoSpaceDE w:val="0"/>
      <w:autoSpaceDN w:val="0"/>
      <w:adjustRightInd w:val="0"/>
    </w:pPr>
    <w:rPr>
      <w:rFonts w:ascii="Times New Roman" w:eastAsia="Times New Roman" w:hAnsi="Times New Roman"/>
      <w:color w:val="000000"/>
      <w:sz w:val="24"/>
      <w:szCs w:val="24"/>
    </w:rPr>
  </w:style>
  <w:style w:type="paragraph" w:customStyle="1" w:styleId="21">
    <w:name w:val="Основной текст (2)1"/>
    <w:basedOn w:val="Normal"/>
    <w:uiPriority w:val="99"/>
    <w:rsid w:val="006A0306"/>
    <w:pPr>
      <w:widowControl w:val="0"/>
      <w:shd w:val="clear" w:color="auto" w:fill="FFFFFF"/>
      <w:suppressAutoHyphens w:val="0"/>
      <w:spacing w:after="480" w:line="278" w:lineRule="exact"/>
      <w:ind w:hanging="380"/>
    </w:pPr>
    <w:rPr>
      <w:rFonts w:ascii="Calibri" w:hAnsi="Calibri"/>
      <w:sz w:val="20"/>
      <w:szCs w:val="20"/>
      <w:lang w:eastAsia="ru-RU"/>
    </w:rPr>
  </w:style>
  <w:style w:type="paragraph" w:customStyle="1" w:styleId="Textbody">
    <w:name w:val="Text body"/>
    <w:basedOn w:val="Normal"/>
    <w:uiPriority w:val="99"/>
    <w:rsid w:val="006A0306"/>
    <w:pPr>
      <w:widowControl w:val="0"/>
      <w:spacing w:after="120"/>
    </w:pPr>
    <w:rPr>
      <w:rFonts w:eastAsia="SimSun" w:cs="Mangal"/>
      <w:kern w:val="2"/>
      <w:lang w:eastAsia="hi-IN" w:bidi="hi-IN"/>
    </w:rPr>
  </w:style>
  <w:style w:type="paragraph" w:customStyle="1" w:styleId="ListParagraph11">
    <w:name w:val="List Paragraph11"/>
    <w:basedOn w:val="Normal"/>
    <w:uiPriority w:val="99"/>
    <w:rsid w:val="006A0306"/>
    <w:pPr>
      <w:ind w:left="720"/>
      <w:contextualSpacing/>
    </w:pPr>
  </w:style>
  <w:style w:type="character" w:customStyle="1" w:styleId="FontStyle47">
    <w:name w:val="Font Style47"/>
    <w:uiPriority w:val="99"/>
    <w:rsid w:val="006A0306"/>
    <w:rPr>
      <w:rFonts w:ascii="Times New Roman" w:hAnsi="Times New Roman"/>
      <w:i/>
      <w:sz w:val="26"/>
    </w:rPr>
  </w:style>
  <w:style w:type="character" w:customStyle="1" w:styleId="FontStyle50">
    <w:name w:val="Font Style50"/>
    <w:uiPriority w:val="99"/>
    <w:rsid w:val="006A0306"/>
    <w:rPr>
      <w:rFonts w:ascii="Times New Roman" w:hAnsi="Times New Roman"/>
      <w:sz w:val="22"/>
    </w:rPr>
  </w:style>
  <w:style w:type="character" w:customStyle="1" w:styleId="grame">
    <w:name w:val="grame"/>
    <w:uiPriority w:val="99"/>
    <w:rsid w:val="006A0306"/>
  </w:style>
  <w:style w:type="character" w:customStyle="1" w:styleId="spelle">
    <w:name w:val="spelle"/>
    <w:uiPriority w:val="99"/>
    <w:rsid w:val="006A0306"/>
  </w:style>
  <w:style w:type="character" w:customStyle="1" w:styleId="210">
    <w:name w:val="Знак Знак21"/>
    <w:uiPriority w:val="99"/>
    <w:rsid w:val="006A0306"/>
    <w:rPr>
      <w:rFonts w:ascii="Times New Roman" w:hAnsi="Times New Roman"/>
      <w:b/>
      <w:sz w:val="24"/>
      <w:lang w:eastAsia="ar-SA" w:bidi="ar-SA"/>
    </w:rPr>
  </w:style>
  <w:style w:type="character" w:customStyle="1" w:styleId="rvts14">
    <w:name w:val="rvts14"/>
    <w:uiPriority w:val="99"/>
    <w:rsid w:val="006A0306"/>
  </w:style>
  <w:style w:type="character" w:customStyle="1" w:styleId="rvts11">
    <w:name w:val="rvts11"/>
    <w:uiPriority w:val="99"/>
    <w:rsid w:val="006A0306"/>
  </w:style>
  <w:style w:type="character" w:customStyle="1" w:styleId="apple-converted-space">
    <w:name w:val="apple-converted-space"/>
    <w:uiPriority w:val="99"/>
    <w:rsid w:val="006A0306"/>
  </w:style>
  <w:style w:type="character" w:customStyle="1" w:styleId="rvts17">
    <w:name w:val="rvts17"/>
    <w:uiPriority w:val="99"/>
    <w:rsid w:val="006A0306"/>
  </w:style>
  <w:style w:type="character" w:customStyle="1" w:styleId="rvts19">
    <w:name w:val="rvts19"/>
    <w:uiPriority w:val="99"/>
    <w:rsid w:val="006A0306"/>
  </w:style>
  <w:style w:type="character" w:customStyle="1" w:styleId="rvts30">
    <w:name w:val="rvts30"/>
    <w:uiPriority w:val="99"/>
    <w:rsid w:val="006A0306"/>
  </w:style>
  <w:style w:type="character" w:customStyle="1" w:styleId="rvts36">
    <w:name w:val="rvts36"/>
    <w:uiPriority w:val="99"/>
    <w:rsid w:val="006A0306"/>
  </w:style>
  <w:style w:type="character" w:customStyle="1" w:styleId="rvts18">
    <w:name w:val="rvts18"/>
    <w:uiPriority w:val="99"/>
    <w:rsid w:val="006A0306"/>
  </w:style>
  <w:style w:type="character" w:customStyle="1" w:styleId="rvts21">
    <w:name w:val="rvts21"/>
    <w:uiPriority w:val="99"/>
    <w:rsid w:val="006A0306"/>
  </w:style>
  <w:style w:type="character" w:customStyle="1" w:styleId="rvts25">
    <w:name w:val="rvts25"/>
    <w:uiPriority w:val="99"/>
    <w:rsid w:val="006A0306"/>
  </w:style>
  <w:style w:type="character" w:customStyle="1" w:styleId="rvts26">
    <w:name w:val="rvts26"/>
    <w:uiPriority w:val="99"/>
    <w:rsid w:val="006A0306"/>
  </w:style>
  <w:style w:type="character" w:customStyle="1" w:styleId="rvts55">
    <w:name w:val="rvts55"/>
    <w:uiPriority w:val="99"/>
    <w:rsid w:val="006A0306"/>
  </w:style>
  <w:style w:type="table" w:styleId="TableGrid">
    <w:name w:val="Table Grid"/>
    <w:basedOn w:val="TableNormal"/>
    <w:uiPriority w:val="99"/>
    <w:rsid w:val="006A0306"/>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
    <w:name w:val="СтильКурсач Знак"/>
    <w:link w:val="a0"/>
    <w:uiPriority w:val="99"/>
    <w:semiHidden/>
    <w:locked/>
    <w:rsid w:val="00527905"/>
    <w:rPr>
      <w:rFonts w:ascii="Times New Roman" w:hAnsi="Times New Roman"/>
      <w:sz w:val="28"/>
    </w:rPr>
  </w:style>
  <w:style w:type="paragraph" w:customStyle="1" w:styleId="a0">
    <w:name w:val="СтильКурсач"/>
    <w:basedOn w:val="Normal"/>
    <w:link w:val="a"/>
    <w:uiPriority w:val="99"/>
    <w:semiHidden/>
    <w:rsid w:val="00527905"/>
    <w:pPr>
      <w:suppressAutoHyphens w:val="0"/>
      <w:autoSpaceDN w:val="0"/>
      <w:spacing w:line="360" w:lineRule="auto"/>
      <w:ind w:firstLine="709"/>
      <w:contextualSpacing/>
      <w:jc w:val="both"/>
    </w:pPr>
    <w:rPr>
      <w:rFonts w:eastAsia="Calibri"/>
      <w:sz w:val="28"/>
      <w:szCs w:val="20"/>
      <w:lang w:eastAsia="ru-RU"/>
    </w:rPr>
  </w:style>
  <w:style w:type="character" w:customStyle="1" w:styleId="blk">
    <w:name w:val="blk"/>
    <w:uiPriority w:val="99"/>
    <w:rsid w:val="00527905"/>
  </w:style>
  <w:style w:type="paragraph" w:customStyle="1" w:styleId="1">
    <w:name w:val="Основной текст1"/>
    <w:basedOn w:val="Normal"/>
    <w:uiPriority w:val="99"/>
    <w:rsid w:val="001E5249"/>
    <w:pPr>
      <w:suppressAutoHyphens w:val="0"/>
      <w:snapToGrid w:val="0"/>
      <w:ind w:firstLine="567"/>
      <w:jc w:val="both"/>
    </w:pPr>
    <w:rPr>
      <w:color w:val="000000"/>
      <w:sz w:val="22"/>
      <w:szCs w:val="20"/>
      <w:lang w:eastAsia="ru-RU"/>
    </w:rPr>
  </w:style>
  <w:style w:type="character" w:customStyle="1" w:styleId="2">
    <w:name w:val="Основной текст (2)_"/>
    <w:link w:val="20"/>
    <w:uiPriority w:val="99"/>
    <w:locked/>
    <w:rsid w:val="001E5249"/>
    <w:rPr>
      <w:sz w:val="26"/>
      <w:shd w:val="clear" w:color="auto" w:fill="FFFFFF"/>
    </w:rPr>
  </w:style>
  <w:style w:type="paragraph" w:customStyle="1" w:styleId="20">
    <w:name w:val="Основной текст (2)"/>
    <w:basedOn w:val="Normal"/>
    <w:link w:val="2"/>
    <w:uiPriority w:val="99"/>
    <w:rsid w:val="001E5249"/>
    <w:pPr>
      <w:widowControl w:val="0"/>
      <w:shd w:val="clear" w:color="auto" w:fill="FFFFFF"/>
      <w:suppressAutoHyphens w:val="0"/>
      <w:spacing w:line="240" w:lineRule="atLeast"/>
    </w:pPr>
    <w:rPr>
      <w:rFonts w:ascii="Calibri" w:eastAsia="Calibri" w:hAnsi="Calibri"/>
      <w:sz w:val="26"/>
      <w:szCs w:val="20"/>
      <w:lang w:eastAsia="ru-RU"/>
    </w:rPr>
  </w:style>
  <w:style w:type="paragraph" w:customStyle="1" w:styleId="10">
    <w:name w:val="Абзац списка1"/>
    <w:basedOn w:val="Normal"/>
    <w:uiPriority w:val="99"/>
    <w:rsid w:val="002915F3"/>
    <w:pPr>
      <w:ind w:left="720"/>
      <w:contextualSpacing/>
    </w:pPr>
    <w:rPr>
      <w:rFonts w:eastAsia="Calibri"/>
    </w:rPr>
  </w:style>
  <w:style w:type="character" w:customStyle="1" w:styleId="rvts20">
    <w:name w:val="rvts20"/>
    <w:uiPriority w:val="99"/>
    <w:rsid w:val="00020804"/>
    <w:rPr>
      <w:rFonts w:ascii="Times New Roman" w:hAnsi="Times New Roman"/>
    </w:rPr>
  </w:style>
  <w:style w:type="character" w:customStyle="1" w:styleId="rvts32">
    <w:name w:val="rvts32"/>
    <w:uiPriority w:val="99"/>
    <w:rsid w:val="00020804"/>
    <w:rPr>
      <w:rFonts w:ascii="Times New Roman" w:hAnsi="Times New Roman"/>
    </w:rPr>
  </w:style>
  <w:style w:type="paragraph" w:customStyle="1" w:styleId="a1">
    <w:name w:val="Для таблиц"/>
    <w:basedOn w:val="Normal"/>
    <w:uiPriority w:val="99"/>
    <w:semiHidden/>
    <w:rsid w:val="004A640B"/>
  </w:style>
  <w:style w:type="character" w:customStyle="1" w:styleId="FontStyle36">
    <w:name w:val="Font Style36"/>
    <w:uiPriority w:val="99"/>
    <w:rsid w:val="004A640B"/>
    <w:rPr>
      <w:rFonts w:ascii="Times New Roman" w:hAnsi="Times New Roman"/>
      <w:sz w:val="20"/>
    </w:rPr>
  </w:style>
  <w:style w:type="character" w:customStyle="1" w:styleId="rvts6">
    <w:name w:val="rvts6"/>
    <w:uiPriority w:val="99"/>
    <w:rsid w:val="004A640B"/>
  </w:style>
  <w:style w:type="character" w:customStyle="1" w:styleId="NormalWebChar">
    <w:name w:val="Normal (Web) Char"/>
    <w:aliases w:val="Знак12 Char,Обычный (веб) Знак1 Char,Обычный (веб) Знак Знак Char,Обычный (веб) Знак1 Знак Знак Char,Обычный (веб) Знак Знак Знак Знак Char,Обычный (веб) Знак1 Знак Знак Знак1 Знак Char,Обычный (веб) Знак Знак Знак Знак Знак Знак Char"/>
    <w:link w:val="NormalWeb"/>
    <w:uiPriority w:val="99"/>
    <w:locked/>
    <w:rsid w:val="00B435FA"/>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277641101">
      <w:marLeft w:val="0"/>
      <w:marRight w:val="0"/>
      <w:marTop w:val="0"/>
      <w:marBottom w:val="0"/>
      <w:divBdr>
        <w:top w:val="none" w:sz="0" w:space="0" w:color="auto"/>
        <w:left w:val="none" w:sz="0" w:space="0" w:color="auto"/>
        <w:bottom w:val="none" w:sz="0" w:space="0" w:color="auto"/>
        <w:right w:val="none" w:sz="0" w:space="0" w:color="auto"/>
      </w:divBdr>
    </w:div>
    <w:div w:id="277641102">
      <w:marLeft w:val="0"/>
      <w:marRight w:val="0"/>
      <w:marTop w:val="0"/>
      <w:marBottom w:val="0"/>
      <w:divBdr>
        <w:top w:val="none" w:sz="0" w:space="0" w:color="auto"/>
        <w:left w:val="none" w:sz="0" w:space="0" w:color="auto"/>
        <w:bottom w:val="none" w:sz="0" w:space="0" w:color="auto"/>
        <w:right w:val="none" w:sz="0" w:space="0" w:color="auto"/>
      </w:divBdr>
    </w:div>
    <w:div w:id="277641103">
      <w:marLeft w:val="0"/>
      <w:marRight w:val="0"/>
      <w:marTop w:val="0"/>
      <w:marBottom w:val="0"/>
      <w:divBdr>
        <w:top w:val="none" w:sz="0" w:space="0" w:color="auto"/>
        <w:left w:val="none" w:sz="0" w:space="0" w:color="auto"/>
        <w:bottom w:val="none" w:sz="0" w:space="0" w:color="auto"/>
        <w:right w:val="none" w:sz="0" w:space="0" w:color="auto"/>
      </w:divBdr>
    </w:div>
    <w:div w:id="277641104">
      <w:marLeft w:val="0"/>
      <w:marRight w:val="0"/>
      <w:marTop w:val="0"/>
      <w:marBottom w:val="0"/>
      <w:divBdr>
        <w:top w:val="none" w:sz="0" w:space="0" w:color="auto"/>
        <w:left w:val="none" w:sz="0" w:space="0" w:color="auto"/>
        <w:bottom w:val="none" w:sz="0" w:space="0" w:color="auto"/>
        <w:right w:val="none" w:sz="0" w:space="0" w:color="auto"/>
      </w:divBdr>
    </w:div>
    <w:div w:id="277641105">
      <w:marLeft w:val="0"/>
      <w:marRight w:val="0"/>
      <w:marTop w:val="0"/>
      <w:marBottom w:val="0"/>
      <w:divBdr>
        <w:top w:val="none" w:sz="0" w:space="0" w:color="auto"/>
        <w:left w:val="none" w:sz="0" w:space="0" w:color="auto"/>
        <w:bottom w:val="none" w:sz="0" w:space="0" w:color="auto"/>
        <w:right w:val="none" w:sz="0" w:space="0" w:color="auto"/>
      </w:divBdr>
    </w:div>
    <w:div w:id="277641106">
      <w:marLeft w:val="0"/>
      <w:marRight w:val="0"/>
      <w:marTop w:val="0"/>
      <w:marBottom w:val="0"/>
      <w:divBdr>
        <w:top w:val="none" w:sz="0" w:space="0" w:color="auto"/>
        <w:left w:val="none" w:sz="0" w:space="0" w:color="auto"/>
        <w:bottom w:val="none" w:sz="0" w:space="0" w:color="auto"/>
        <w:right w:val="none" w:sz="0" w:space="0" w:color="auto"/>
      </w:divBdr>
    </w:div>
    <w:div w:id="277641107">
      <w:marLeft w:val="0"/>
      <w:marRight w:val="0"/>
      <w:marTop w:val="0"/>
      <w:marBottom w:val="0"/>
      <w:divBdr>
        <w:top w:val="none" w:sz="0" w:space="0" w:color="auto"/>
        <w:left w:val="none" w:sz="0" w:space="0" w:color="auto"/>
        <w:bottom w:val="none" w:sz="0" w:space="0" w:color="auto"/>
        <w:right w:val="none" w:sz="0" w:space="0" w:color="auto"/>
      </w:divBdr>
    </w:div>
    <w:div w:id="277641108">
      <w:marLeft w:val="0"/>
      <w:marRight w:val="0"/>
      <w:marTop w:val="0"/>
      <w:marBottom w:val="0"/>
      <w:divBdr>
        <w:top w:val="none" w:sz="0" w:space="0" w:color="auto"/>
        <w:left w:val="none" w:sz="0" w:space="0" w:color="auto"/>
        <w:bottom w:val="none" w:sz="0" w:space="0" w:color="auto"/>
        <w:right w:val="none" w:sz="0" w:space="0" w:color="auto"/>
      </w:divBdr>
    </w:div>
    <w:div w:id="277641109">
      <w:marLeft w:val="0"/>
      <w:marRight w:val="0"/>
      <w:marTop w:val="0"/>
      <w:marBottom w:val="0"/>
      <w:divBdr>
        <w:top w:val="none" w:sz="0" w:space="0" w:color="auto"/>
        <w:left w:val="none" w:sz="0" w:space="0" w:color="auto"/>
        <w:bottom w:val="none" w:sz="0" w:space="0" w:color="auto"/>
        <w:right w:val="none" w:sz="0" w:space="0" w:color="auto"/>
      </w:divBdr>
    </w:div>
    <w:div w:id="277641110">
      <w:marLeft w:val="0"/>
      <w:marRight w:val="0"/>
      <w:marTop w:val="0"/>
      <w:marBottom w:val="0"/>
      <w:divBdr>
        <w:top w:val="none" w:sz="0" w:space="0" w:color="auto"/>
        <w:left w:val="none" w:sz="0" w:space="0" w:color="auto"/>
        <w:bottom w:val="none" w:sz="0" w:space="0" w:color="auto"/>
        <w:right w:val="none" w:sz="0" w:space="0" w:color="auto"/>
      </w:divBdr>
    </w:div>
    <w:div w:id="277641111">
      <w:marLeft w:val="0"/>
      <w:marRight w:val="0"/>
      <w:marTop w:val="0"/>
      <w:marBottom w:val="0"/>
      <w:divBdr>
        <w:top w:val="none" w:sz="0" w:space="0" w:color="auto"/>
        <w:left w:val="none" w:sz="0" w:space="0" w:color="auto"/>
        <w:bottom w:val="none" w:sz="0" w:space="0" w:color="auto"/>
        <w:right w:val="none" w:sz="0" w:space="0" w:color="auto"/>
      </w:divBdr>
    </w:div>
    <w:div w:id="277641112">
      <w:marLeft w:val="0"/>
      <w:marRight w:val="0"/>
      <w:marTop w:val="0"/>
      <w:marBottom w:val="0"/>
      <w:divBdr>
        <w:top w:val="none" w:sz="0" w:space="0" w:color="auto"/>
        <w:left w:val="none" w:sz="0" w:space="0" w:color="auto"/>
        <w:bottom w:val="none" w:sz="0" w:space="0" w:color="auto"/>
        <w:right w:val="none" w:sz="0" w:space="0" w:color="auto"/>
      </w:divBdr>
    </w:div>
    <w:div w:id="2776411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19638" TargetMode="External"/><Relationship Id="rId13" Type="http://schemas.openxmlformats.org/officeDocument/2006/relationships/hyperlink" Target="https://book.ru/book/933952" TargetMode="External"/><Relationship Id="rId18" Type="http://schemas.openxmlformats.org/officeDocument/2006/relationships/hyperlink" Target="http://window.edu.ru/" TargetMode="External"/><Relationship Id="rId26" Type="http://schemas.openxmlformats.org/officeDocument/2006/relationships/hyperlink" Target="http://www.gks.ru/"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ibooks.ru" TargetMode="External"/><Relationship Id="rId34" Type="http://schemas.openxmlformats.org/officeDocument/2006/relationships/hyperlink" Target="http://www.minfin.ru" TargetMode="External"/><Relationship Id="rId7" Type="http://schemas.openxmlformats.org/officeDocument/2006/relationships/hyperlink" Target="https://book.ru/book/938786" TargetMode="External"/><Relationship Id="rId12" Type="http://schemas.openxmlformats.org/officeDocument/2006/relationships/hyperlink" Target="https://book.ru/book/919246" TargetMode="External"/><Relationship Id="rId17" Type="http://schemas.openxmlformats.org/officeDocument/2006/relationships/hyperlink" Target="http://www.edu.ru/" TargetMode="External"/><Relationship Id="rId25" Type="http://schemas.openxmlformats.org/officeDocument/2006/relationships/hyperlink" Target="http://www.consultant.ru/document/cons_doc_LAW_8743/" TargetMode="External"/><Relationship Id="rId33" Type="http://schemas.openxmlformats.org/officeDocument/2006/relationships/hyperlink" Target="http://www.tax-nalog.km.ru" TargetMode="External"/><Relationship Id="rId38" Type="http://schemas.openxmlformats.org/officeDocument/2006/relationships/hyperlink" Target="https://edu.gup.ru/course/view.php?id=2262" TargetMode="External"/><Relationship Id="rId2" Type="http://schemas.openxmlformats.org/officeDocument/2006/relationships/styles" Target="styles.xml"/><Relationship Id="rId16" Type="http://schemas.openxmlformats.org/officeDocument/2006/relationships/hyperlink" Target="http://edu.gup.ru/" TargetMode="External"/><Relationship Id="rId20" Type="http://schemas.openxmlformats.org/officeDocument/2006/relationships/hyperlink" Target="http://www.e.lanbook.com" TargetMode="External"/><Relationship Id="rId29" Type="http://schemas.openxmlformats.org/officeDocument/2006/relationships/hyperlink" Target="http://spbinvestment.ru/ru/whyspb/obzor"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42917" TargetMode="External"/><Relationship Id="rId24" Type="http://schemas.openxmlformats.org/officeDocument/2006/relationships/hyperlink" Target="http://www.consultant.ru/document/cons_doc_LAW_5142/b23786a5f489c53fbbf3cbe5586f973a7ab876c0/" TargetMode="External"/><Relationship Id="rId32" Type="http://schemas.openxmlformats.org/officeDocument/2006/relationships/hyperlink" Target="http://ecoplus-buh.ru/&#1077;&#1085;&#1074;&#1076;-&#1080;&#1083;&#1080;-&#1091;&#1089;&#1085;-&#1089;&#1088;&#1072;&#1074;&#1085;&#1077;&#1085;&#1080;&#1077;-&#1089;&#1087;&#1077;&#1094;&#1088;&#1077;&#1078;&#1080;&#1084;&#1086;&#1074;/" TargetMode="External"/><Relationship Id="rId37" Type="http://schemas.openxmlformats.org/officeDocument/2006/relationships/image" Target="media/image1.jpe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library.gup.ru/" TargetMode="External"/><Relationship Id="rId23" Type="http://schemas.openxmlformats.org/officeDocument/2006/relationships/hyperlink" Target="http://www.iprbooks.ru" TargetMode="External"/><Relationship Id="rId28" Type="http://schemas.openxmlformats.org/officeDocument/2006/relationships/hyperlink" Target="https://kudainvestiruem.ru/klassifikatsiya/byudzhetnye-investicii.html" TargetMode="External"/><Relationship Id="rId36" Type="http://schemas.openxmlformats.org/officeDocument/2006/relationships/hyperlink" Target="https://hr-portal.ru/tool/metodika-razrabotki-biznes-plana-po-standartu-unido" TargetMode="External"/><Relationship Id="rId10" Type="http://schemas.openxmlformats.org/officeDocument/2006/relationships/hyperlink" Target="https://book.ru/book/936051" TargetMode="External"/><Relationship Id="rId19" Type="http://schemas.openxmlformats.org/officeDocument/2006/relationships/hyperlink" Target="http://www.urait.ru" TargetMode="External"/><Relationship Id="rId31" Type="http://schemas.openxmlformats.org/officeDocument/2006/relationships/hyperlink" Target="http://www.mstu.edu.ru/publish/conf/11ntk/section8/section8_24.html" TargetMode="External"/><Relationship Id="rId4" Type="http://schemas.openxmlformats.org/officeDocument/2006/relationships/webSettings" Target="webSettings.xml"/><Relationship Id="rId9" Type="http://schemas.openxmlformats.org/officeDocument/2006/relationships/hyperlink" Target="https://book.ru/book/921214" TargetMode="External"/><Relationship Id="rId14" Type="http://schemas.openxmlformats.org/officeDocument/2006/relationships/hyperlink" Target="http://www.gup.ru/" TargetMode="External"/><Relationship Id="rId22" Type="http://schemas.openxmlformats.org/officeDocument/2006/relationships/hyperlink" Target="http://www.book.ru" TargetMode="External"/><Relationship Id="rId27" Type="http://schemas.openxmlformats.org/officeDocument/2006/relationships/hyperlink" Target="https://63.fair.ru/latest/mup/" TargetMode="External"/><Relationship Id="rId30" Type="http://schemas.openxmlformats.org/officeDocument/2006/relationships/hyperlink" Target="https://bcspremier.ru/knowledge/basics/portfelnye-investitsii/" TargetMode="External"/><Relationship Id="rId35" Type="http://schemas.openxmlformats.org/officeDocument/2006/relationships/hyperlink" Target="https://ivan-shamaev.ru/basics-of-business-planning-and-business-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280</TotalTime>
  <Pages>45</Pages>
  <Words>15380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Елена</cp:lastModifiedBy>
  <cp:revision>90</cp:revision>
  <cp:lastPrinted>2021-02-05T10:23:00Z</cp:lastPrinted>
  <dcterms:created xsi:type="dcterms:W3CDTF">2020-12-29T07:29:00Z</dcterms:created>
  <dcterms:modified xsi:type="dcterms:W3CDTF">2023-03-03T18:03:00Z</dcterms:modified>
</cp:coreProperties>
</file>